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99DB46" w14:textId="77777777" w:rsidR="00F61335" w:rsidRPr="00383DD9" w:rsidRDefault="00712104" w:rsidP="00383DD9">
      <w:pPr>
        <w:tabs>
          <w:tab w:val="left" w:pos="851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</w:t>
      </w:r>
      <w:r w:rsidR="00383DD9" w:rsidRPr="00383DD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พัฒนายกระดับผลิตภัณฑ์ชุมชนโดยเครือข่ายองค์ความรู้ </w:t>
      </w:r>
      <w:r w:rsidR="00383DD9" w:rsidRPr="00383DD9">
        <w:rPr>
          <w:rFonts w:ascii="TH SarabunIT๙" w:hAnsi="TH SarabunIT๙" w:cs="TH SarabunIT๙"/>
          <w:b/>
          <w:bCs/>
          <w:sz w:val="32"/>
          <w:szCs w:val="32"/>
        </w:rPr>
        <w:t xml:space="preserve">KBO </w:t>
      </w:r>
      <w:r w:rsidR="00383DD9" w:rsidRPr="00383DD9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383DD9" w:rsidRPr="00383DD9">
        <w:rPr>
          <w:rFonts w:ascii="TH SarabunIT๙" w:hAnsi="TH SarabunIT๙" w:cs="TH SarabunIT๙"/>
          <w:b/>
          <w:bCs/>
          <w:sz w:val="32"/>
          <w:szCs w:val="32"/>
        </w:rPr>
        <w:t xml:space="preserve">Knowledge </w:t>
      </w:r>
      <w:r w:rsidR="00383DD9" w:rsidRPr="00383DD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- </w:t>
      </w:r>
      <w:r w:rsidR="00383DD9" w:rsidRPr="00383DD9">
        <w:rPr>
          <w:rFonts w:ascii="TH SarabunIT๙" w:hAnsi="TH SarabunIT๙" w:cs="TH SarabunIT๙"/>
          <w:b/>
          <w:bCs/>
          <w:sz w:val="32"/>
          <w:szCs w:val="32"/>
        </w:rPr>
        <w:t>Based OTOP</w:t>
      </w:r>
      <w:r w:rsidR="00383DD9" w:rsidRPr="00383DD9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14:paraId="0E7DE67F" w14:textId="77777777" w:rsidR="00383DD9" w:rsidRPr="00383DD9" w:rsidRDefault="00383DD9" w:rsidP="00383DD9">
      <w:pPr>
        <w:tabs>
          <w:tab w:val="left" w:pos="851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0F00565B" w14:textId="7EE6F12B" w:rsidR="00F61335" w:rsidRDefault="00F61335" w:rsidP="00383DD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83DD9">
        <w:rPr>
          <w:rFonts w:ascii="TH SarabunIT๙" w:hAnsi="TH SarabunIT๙" w:cs="TH SarabunIT๙"/>
          <w:spacing w:val="-8"/>
          <w:sz w:val="32"/>
          <w:szCs w:val="32"/>
          <w:cs/>
        </w:rPr>
        <w:tab/>
        <w:t xml:space="preserve">การขับเคลื่อน </w:t>
      </w:r>
      <w:r w:rsidRPr="00383DD9">
        <w:rPr>
          <w:rFonts w:ascii="TH SarabunIT๙" w:hAnsi="TH SarabunIT๙" w:cs="TH SarabunIT๙"/>
          <w:spacing w:val="-8"/>
          <w:sz w:val="32"/>
          <w:szCs w:val="32"/>
        </w:rPr>
        <w:t xml:space="preserve">OTOP </w:t>
      </w:r>
      <w:r w:rsidRPr="00383DD9">
        <w:rPr>
          <w:rFonts w:ascii="TH SarabunIT๙" w:hAnsi="TH SarabunIT๙" w:cs="TH SarabunIT๙"/>
          <w:spacing w:val="-8"/>
          <w:sz w:val="32"/>
          <w:szCs w:val="32"/>
          <w:cs/>
        </w:rPr>
        <w:t>รัฐ</w:t>
      </w:r>
      <w:r w:rsidR="00383DD9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บาลได้ส่งเสริมบทบาทของภาคเอกชน </w:t>
      </w:r>
      <w:r w:rsidRPr="00383DD9">
        <w:rPr>
          <w:rFonts w:ascii="TH SarabunIT๙" w:hAnsi="TH SarabunIT๙" w:cs="TH SarabunIT๙"/>
          <w:spacing w:val="-8"/>
          <w:sz w:val="32"/>
          <w:szCs w:val="32"/>
          <w:cs/>
        </w:rPr>
        <w:t>ให้มีส่วนสนับสนุนการสร้างความเข้มแข็ง</w:t>
      </w:r>
      <w:r w:rsidRPr="00383DD9">
        <w:rPr>
          <w:rFonts w:ascii="TH SarabunIT๙" w:hAnsi="TH SarabunIT๙" w:cs="TH SarabunIT๙"/>
          <w:sz w:val="32"/>
          <w:szCs w:val="32"/>
          <w:cs/>
        </w:rPr>
        <w:t xml:space="preserve">แก่ภาคประชาชน และการส่งเสริมบทบาทของสถาบันการศึกษาในชุมชนให้มีส่วนร่วมในการส่งเสริมการพัฒนาผลิตภัณฑ์ </w:t>
      </w:r>
      <w:r w:rsidRPr="00383DD9">
        <w:rPr>
          <w:rFonts w:ascii="TH SarabunIT๙" w:hAnsi="TH SarabunIT๙" w:cs="TH SarabunIT๙"/>
          <w:sz w:val="32"/>
          <w:szCs w:val="32"/>
        </w:rPr>
        <w:t>OTOP</w:t>
      </w:r>
      <w:r w:rsidRPr="00383DD9">
        <w:rPr>
          <w:rFonts w:ascii="TH SarabunIT๙" w:hAnsi="TH SarabunIT๙" w:cs="TH SarabunIT๙"/>
          <w:sz w:val="32"/>
          <w:szCs w:val="32"/>
          <w:cs/>
        </w:rPr>
        <w:t xml:space="preserve"> เพื่อผนึกกำลังของทุกภาคส่วนในชุมชนขับเคลื่อน </w:t>
      </w:r>
      <w:r w:rsidRPr="00383DD9">
        <w:rPr>
          <w:rFonts w:ascii="TH SarabunIT๙" w:hAnsi="TH SarabunIT๙" w:cs="TH SarabunIT๙"/>
          <w:sz w:val="32"/>
          <w:szCs w:val="32"/>
        </w:rPr>
        <w:t>OTOP</w:t>
      </w:r>
      <w:r w:rsidRPr="00383DD9">
        <w:rPr>
          <w:rFonts w:ascii="TH SarabunIT๙" w:hAnsi="TH SarabunIT๙" w:cs="TH SarabunIT๙"/>
          <w:sz w:val="32"/>
          <w:szCs w:val="32"/>
          <w:cs/>
        </w:rPr>
        <w:t xml:space="preserve"> สู่ความเข้มแข็งและยั่งยืน</w:t>
      </w:r>
      <w:r w:rsidR="00383DD9">
        <w:rPr>
          <w:rFonts w:ascii="TH SarabunIT๙" w:hAnsi="TH SarabunIT๙" w:cs="TH SarabunIT๙" w:hint="cs"/>
          <w:sz w:val="32"/>
          <w:szCs w:val="32"/>
          <w:cs/>
        </w:rPr>
        <w:t xml:space="preserve">                    </w:t>
      </w:r>
      <w:r w:rsidRPr="00383DD9">
        <w:rPr>
          <w:rFonts w:ascii="TH SarabunIT๙" w:hAnsi="TH SarabunIT๙" w:cs="TH SarabunIT๙"/>
          <w:sz w:val="32"/>
          <w:szCs w:val="32"/>
          <w:cs/>
        </w:rPr>
        <w:t xml:space="preserve">ในรูปแบบของเครือข่ายองค์ความรู้  หรือ </w:t>
      </w:r>
      <w:r w:rsidRPr="00383DD9">
        <w:rPr>
          <w:rFonts w:ascii="TH SarabunIT๙" w:hAnsi="TH SarabunIT๙" w:cs="TH SarabunIT๙"/>
          <w:sz w:val="32"/>
          <w:szCs w:val="32"/>
        </w:rPr>
        <w:t xml:space="preserve">Knowledge </w:t>
      </w:r>
      <w:r w:rsidR="00383DD9"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383DD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83DD9">
        <w:rPr>
          <w:rFonts w:ascii="TH SarabunIT๙" w:hAnsi="TH SarabunIT๙" w:cs="TH SarabunIT๙"/>
          <w:sz w:val="32"/>
          <w:szCs w:val="32"/>
        </w:rPr>
        <w:t>Based OTOP</w:t>
      </w:r>
      <w:r w:rsidRPr="00383DD9">
        <w:rPr>
          <w:rFonts w:ascii="TH SarabunIT๙" w:hAnsi="TH SarabunIT๙" w:cs="TH SarabunIT๙"/>
          <w:sz w:val="32"/>
          <w:szCs w:val="32"/>
          <w:cs/>
        </w:rPr>
        <w:t xml:space="preserve">: </w:t>
      </w:r>
      <w:r w:rsidRPr="00383DD9">
        <w:rPr>
          <w:rFonts w:ascii="TH SarabunIT๙" w:hAnsi="TH SarabunIT๙" w:cs="TH SarabunIT๙"/>
          <w:sz w:val="32"/>
          <w:szCs w:val="32"/>
        </w:rPr>
        <w:t>KBO</w:t>
      </w:r>
      <w:r w:rsidR="00383DD9">
        <w:rPr>
          <w:rFonts w:ascii="TH SarabunIT๙" w:hAnsi="TH SarabunIT๙" w:cs="TH SarabunIT๙"/>
          <w:sz w:val="32"/>
          <w:szCs w:val="32"/>
          <w:cs/>
        </w:rPr>
        <w:t xml:space="preserve"> โดยในปี</w:t>
      </w:r>
      <w:r w:rsidRPr="00383DD9">
        <w:rPr>
          <w:rFonts w:ascii="TH SarabunIT๙" w:hAnsi="TH SarabunIT๙" w:cs="TH SarabunIT๙"/>
          <w:sz w:val="32"/>
          <w:szCs w:val="32"/>
          <w:cs/>
        </w:rPr>
        <w:t xml:space="preserve"> ๒๕๔๙ ดำเนินการ</w:t>
      </w:r>
      <w:r w:rsidR="00383DD9">
        <w:rPr>
          <w:rFonts w:ascii="TH SarabunIT๙" w:hAnsi="TH SarabunIT๙" w:cs="TH SarabunIT๙" w:hint="cs"/>
          <w:sz w:val="32"/>
          <w:szCs w:val="32"/>
          <w:cs/>
        </w:rPr>
        <w:t xml:space="preserve">                   </w:t>
      </w:r>
      <w:r w:rsidRPr="00383DD9">
        <w:rPr>
          <w:rFonts w:ascii="TH SarabunIT๙" w:hAnsi="TH SarabunIT๙" w:cs="TH SarabunIT๙"/>
          <w:sz w:val="32"/>
          <w:szCs w:val="32"/>
          <w:cs/>
        </w:rPr>
        <w:t>ในพื้นที่น</w:t>
      </w:r>
      <w:r w:rsidR="00383DD9">
        <w:rPr>
          <w:rFonts w:ascii="TH SarabunIT๙" w:hAnsi="TH SarabunIT๙" w:cs="TH SarabunIT๙"/>
          <w:sz w:val="32"/>
          <w:szCs w:val="32"/>
          <w:cs/>
        </w:rPr>
        <w:t>ำร่อง ๔ ภาค</w:t>
      </w:r>
      <w:r w:rsidR="00383DD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83DD9">
        <w:rPr>
          <w:rFonts w:ascii="TH SarabunIT๙" w:hAnsi="TH SarabunIT๙" w:cs="TH SarabunIT๙"/>
          <w:sz w:val="32"/>
          <w:szCs w:val="32"/>
          <w:cs/>
        </w:rPr>
        <w:t>ๆ ละ ๑ จังหวัด คือ</w:t>
      </w:r>
      <w:r w:rsidRPr="00383DD9">
        <w:rPr>
          <w:rFonts w:ascii="TH SarabunIT๙" w:hAnsi="TH SarabunIT๙" w:cs="TH SarabunIT๙"/>
          <w:sz w:val="32"/>
          <w:szCs w:val="32"/>
          <w:cs/>
        </w:rPr>
        <w:t xml:space="preserve"> เชียงใหม</w:t>
      </w:r>
      <w:r w:rsidR="00383DD9">
        <w:rPr>
          <w:rFonts w:ascii="TH SarabunIT๙" w:hAnsi="TH SarabunIT๙" w:cs="TH SarabunIT๙"/>
          <w:sz w:val="32"/>
          <w:szCs w:val="32"/>
          <w:cs/>
        </w:rPr>
        <w:t>่ อุดรธานี ราชบุรี และสงขลา</w:t>
      </w:r>
      <w:r w:rsidRPr="00383DD9">
        <w:rPr>
          <w:rFonts w:ascii="TH SarabunIT๙" w:hAnsi="TH SarabunIT๙" w:cs="TH SarabunIT๙"/>
          <w:sz w:val="32"/>
          <w:szCs w:val="32"/>
          <w:cs/>
        </w:rPr>
        <w:t xml:space="preserve"> โดยกรมการพัฒนาชุมชน</w:t>
      </w:r>
      <w:r w:rsidR="00383DD9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383DD9">
        <w:rPr>
          <w:rFonts w:ascii="TH SarabunIT๙" w:hAnsi="TH SarabunIT๙" w:cs="TH SarabunIT๙"/>
          <w:sz w:val="32"/>
          <w:szCs w:val="32"/>
          <w:cs/>
        </w:rPr>
        <w:t>ได้สนับสนุน</w:t>
      </w:r>
      <w:r w:rsidRPr="00383DD9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ให้มีเครือข่าย </w:t>
      </w:r>
      <w:r w:rsidRPr="00383DD9">
        <w:rPr>
          <w:rFonts w:ascii="TH SarabunIT๙" w:hAnsi="TH SarabunIT๙" w:cs="TH SarabunIT๙"/>
          <w:spacing w:val="-8"/>
          <w:sz w:val="32"/>
          <w:szCs w:val="32"/>
        </w:rPr>
        <w:t xml:space="preserve">Knowledge </w:t>
      </w:r>
      <w:r w:rsidRPr="00383DD9">
        <w:rPr>
          <w:rFonts w:ascii="TH SarabunIT๙" w:hAnsi="TH SarabunIT๙" w:cs="TH SarabunIT๙"/>
          <w:spacing w:val="-8"/>
          <w:sz w:val="32"/>
          <w:szCs w:val="32"/>
          <w:cs/>
        </w:rPr>
        <w:t xml:space="preserve">– </w:t>
      </w:r>
      <w:r w:rsidRPr="00383DD9">
        <w:rPr>
          <w:rFonts w:ascii="TH SarabunIT๙" w:hAnsi="TH SarabunIT๙" w:cs="TH SarabunIT๙"/>
          <w:spacing w:val="-8"/>
          <w:sz w:val="32"/>
          <w:szCs w:val="32"/>
        </w:rPr>
        <w:t>Based OTOP</w:t>
      </w:r>
      <w:r w:rsidRPr="00383DD9">
        <w:rPr>
          <w:rFonts w:ascii="TH SarabunIT๙" w:hAnsi="TH SarabunIT๙" w:cs="TH SarabunIT๙"/>
          <w:spacing w:val="-8"/>
          <w:sz w:val="32"/>
          <w:szCs w:val="32"/>
          <w:cs/>
        </w:rPr>
        <w:t xml:space="preserve">: </w:t>
      </w:r>
      <w:r w:rsidRPr="00383DD9">
        <w:rPr>
          <w:rFonts w:ascii="TH SarabunIT๙" w:hAnsi="TH SarabunIT๙" w:cs="TH SarabunIT๙"/>
          <w:spacing w:val="-8"/>
          <w:sz w:val="32"/>
          <w:szCs w:val="32"/>
        </w:rPr>
        <w:t>KBO</w:t>
      </w:r>
      <w:r w:rsidR="00383DD9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จำนวน ๗๕ เครือข่าย</w:t>
      </w:r>
      <w:r w:rsidRPr="00383DD9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จัดทำทะเบียนเครือข่าย</w:t>
      </w:r>
      <w:r w:rsidR="00383DD9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             </w:t>
      </w:r>
      <w:r w:rsidRPr="00383DD9">
        <w:rPr>
          <w:rFonts w:ascii="TH SarabunIT๙" w:hAnsi="TH SarabunIT๙" w:cs="TH SarabunIT๙"/>
          <w:spacing w:val="-8"/>
          <w:sz w:val="32"/>
          <w:szCs w:val="32"/>
          <w:cs/>
        </w:rPr>
        <w:t>องค์ความรู้</w:t>
      </w:r>
      <w:r w:rsidRPr="00383DD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83DD9">
        <w:rPr>
          <w:rFonts w:ascii="TH SarabunIT๙" w:hAnsi="TH SarabunIT๙" w:cs="TH SarabunIT๙"/>
          <w:sz w:val="32"/>
          <w:szCs w:val="32"/>
        </w:rPr>
        <w:t xml:space="preserve">KBO </w:t>
      </w:r>
      <w:r w:rsidRPr="00383DD9">
        <w:rPr>
          <w:rFonts w:ascii="TH SarabunIT๙" w:hAnsi="TH SarabunIT๙" w:cs="TH SarabunIT๙"/>
          <w:sz w:val="32"/>
          <w:szCs w:val="32"/>
          <w:cs/>
        </w:rPr>
        <w:t xml:space="preserve">สนับสนุนให้กลุ่มผู้ผลิตชุมชนมีการเรียนรู้จากเครือข่าย </w:t>
      </w:r>
      <w:r w:rsidR="00383DD9">
        <w:rPr>
          <w:rFonts w:ascii="TH SarabunIT๙" w:hAnsi="TH SarabunIT๙" w:cs="TH SarabunIT๙"/>
          <w:sz w:val="32"/>
          <w:szCs w:val="32"/>
        </w:rPr>
        <w:t xml:space="preserve">KBO </w:t>
      </w:r>
      <w:r w:rsidR="00383DD9">
        <w:rPr>
          <w:rFonts w:ascii="TH SarabunIT๙" w:hAnsi="TH SarabunIT๙" w:cs="TH SarabunIT๙"/>
          <w:sz w:val="32"/>
          <w:szCs w:val="32"/>
          <w:cs/>
        </w:rPr>
        <w:t xml:space="preserve">จังหวัด </w:t>
      </w:r>
      <w:r w:rsidRPr="00383DD9">
        <w:rPr>
          <w:rFonts w:ascii="TH SarabunIT๙" w:hAnsi="TH SarabunIT๙" w:cs="TH SarabunIT๙"/>
          <w:sz w:val="32"/>
          <w:szCs w:val="32"/>
          <w:cs/>
        </w:rPr>
        <w:t xml:space="preserve">พร้อมทั้งหาความต้องการกลุ่มผู้ผลิต/ผู้ประกอบการ </w:t>
      </w:r>
      <w:r w:rsidR="00383DD9">
        <w:rPr>
          <w:rFonts w:ascii="TH SarabunIT๙" w:hAnsi="TH SarabunIT๙" w:cs="TH SarabunIT๙"/>
          <w:sz w:val="32"/>
          <w:szCs w:val="32"/>
        </w:rPr>
        <w:t>OTOP</w:t>
      </w:r>
      <w:r w:rsidRPr="00383DD9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="00383DD9">
        <w:rPr>
          <w:rFonts w:ascii="TH SarabunIT๙" w:hAnsi="TH SarabunIT๙" w:cs="TH SarabunIT๙"/>
          <w:sz w:val="32"/>
          <w:szCs w:val="32"/>
        </w:rPr>
        <w:t>Training  Needs</w:t>
      </w:r>
      <w:r w:rsidRPr="00383DD9">
        <w:rPr>
          <w:rFonts w:ascii="TH SarabunIT๙" w:hAnsi="TH SarabunIT๙" w:cs="TH SarabunIT๙"/>
          <w:sz w:val="32"/>
          <w:szCs w:val="32"/>
          <w:cs/>
        </w:rPr>
        <w:t xml:space="preserve">: </w:t>
      </w:r>
      <w:r w:rsidRPr="00383DD9">
        <w:rPr>
          <w:rFonts w:ascii="TH SarabunIT๙" w:hAnsi="TH SarabunIT๙" w:cs="TH SarabunIT๙"/>
          <w:sz w:val="32"/>
          <w:szCs w:val="32"/>
        </w:rPr>
        <w:t>TN</w:t>
      </w:r>
      <w:r w:rsidRPr="00383DD9">
        <w:rPr>
          <w:rFonts w:ascii="TH SarabunIT๙" w:hAnsi="TH SarabunIT๙" w:cs="TH SarabunIT๙"/>
          <w:sz w:val="32"/>
          <w:szCs w:val="32"/>
          <w:cs/>
        </w:rPr>
        <w:t xml:space="preserve">)  </w:t>
      </w:r>
    </w:p>
    <w:p w14:paraId="1AFD87B9" w14:textId="77777777" w:rsidR="00383DD9" w:rsidRPr="00383DD9" w:rsidRDefault="00383DD9" w:rsidP="00383DD9">
      <w:pPr>
        <w:jc w:val="thaiDistribute"/>
        <w:rPr>
          <w:rFonts w:ascii="TH SarabunIT๙" w:hAnsi="TH SarabunIT๙" w:cs="TH SarabunIT๙"/>
          <w:sz w:val="12"/>
          <w:szCs w:val="12"/>
          <w:cs/>
        </w:rPr>
      </w:pPr>
    </w:p>
    <w:p w14:paraId="0B4C938F" w14:textId="77777777" w:rsidR="00F61335" w:rsidRPr="00383DD9" w:rsidRDefault="00F61335" w:rsidP="00383DD9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383DD9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14:paraId="13C59624" w14:textId="77777777" w:rsidR="00F61335" w:rsidRDefault="00F61335" w:rsidP="00383DD9">
      <w:pPr>
        <w:ind w:firstLine="720"/>
        <w:jc w:val="thaiDistribute"/>
        <w:rPr>
          <w:rFonts w:ascii="TH SarabunIT๙" w:hAnsi="TH SarabunIT๙" w:cs="TH SarabunIT๙"/>
          <w:b/>
          <w:bCs/>
          <w:color w:val="800000"/>
          <w:sz w:val="32"/>
          <w:szCs w:val="32"/>
        </w:rPr>
      </w:pPr>
      <w:r w:rsidRPr="00383DD9">
        <w:rPr>
          <w:rFonts w:ascii="TH SarabunIT๙" w:hAnsi="TH SarabunIT๙" w:cs="TH SarabunIT๙"/>
          <w:kern w:val="32"/>
          <w:sz w:val="32"/>
          <w:szCs w:val="32"/>
          <w:cs/>
        </w:rPr>
        <w:t xml:space="preserve">เพื่อส่งเสริมให้เครือข่ายองค์ความรู้ </w:t>
      </w:r>
      <w:r w:rsidRPr="00383DD9">
        <w:rPr>
          <w:rFonts w:ascii="TH SarabunIT๙" w:hAnsi="TH SarabunIT๙" w:cs="TH SarabunIT๙"/>
          <w:kern w:val="32"/>
          <w:sz w:val="32"/>
          <w:szCs w:val="32"/>
        </w:rPr>
        <w:t>KBO</w:t>
      </w:r>
      <w:r w:rsidRPr="00383DD9">
        <w:rPr>
          <w:rFonts w:ascii="TH SarabunIT๙" w:hAnsi="TH SarabunIT๙" w:cs="TH SarabunIT๙"/>
          <w:kern w:val="32"/>
          <w:sz w:val="32"/>
          <w:szCs w:val="32"/>
          <w:cs/>
        </w:rPr>
        <w:t xml:space="preserve"> เป็นศูนย์กลางในการให้ความช่วยเหลือและการสนับสนุน</w:t>
      </w:r>
      <w:r w:rsidRPr="00383DD9">
        <w:rPr>
          <w:rFonts w:ascii="TH SarabunIT๙" w:hAnsi="TH SarabunIT๙" w:cs="TH SarabunIT๙"/>
          <w:spacing w:val="-6"/>
          <w:kern w:val="32"/>
          <w:sz w:val="32"/>
          <w:szCs w:val="32"/>
          <w:cs/>
        </w:rPr>
        <w:t>ให้แก่</w:t>
      </w:r>
      <w:r w:rsidRPr="00383DD9">
        <w:rPr>
          <w:rFonts w:ascii="TH SarabunIT๙" w:hAnsi="TH SarabunIT๙" w:cs="TH SarabunIT๙"/>
          <w:spacing w:val="-6"/>
          <w:sz w:val="32"/>
          <w:szCs w:val="32"/>
          <w:cs/>
        </w:rPr>
        <w:t>กลุ่มผู้ผลิตชุมชนเพื่อพัฒนาศักยภาพในการประกอบการ และมีผลิตภัณฑ์ที่ได้รับการพัฒนา</w:t>
      </w:r>
      <w:r w:rsidR="00986534" w:rsidRPr="00383DD9">
        <w:rPr>
          <w:rFonts w:ascii="TH SarabunIT๙" w:hAnsi="TH SarabunIT๙" w:cs="TH SarabunIT๙"/>
          <w:spacing w:val="-6"/>
          <w:sz w:val="32"/>
          <w:szCs w:val="32"/>
          <w:cs/>
        </w:rPr>
        <w:t>ให้มีมูลค่าเพิ่มขึ้น</w:t>
      </w:r>
    </w:p>
    <w:p w14:paraId="1E1D979B" w14:textId="77777777" w:rsidR="00383DD9" w:rsidRPr="00383DD9" w:rsidRDefault="00383DD9" w:rsidP="00383DD9">
      <w:pPr>
        <w:ind w:firstLine="720"/>
        <w:jc w:val="thaiDistribute"/>
        <w:rPr>
          <w:rFonts w:ascii="TH SarabunIT๙" w:hAnsi="TH SarabunIT๙" w:cs="TH SarabunIT๙"/>
          <w:b/>
          <w:bCs/>
          <w:color w:val="800000"/>
          <w:sz w:val="12"/>
          <w:szCs w:val="12"/>
        </w:rPr>
      </w:pPr>
    </w:p>
    <w:p w14:paraId="704DD572" w14:textId="77777777" w:rsidR="00383DD9" w:rsidRPr="00383DD9" w:rsidRDefault="00F61335" w:rsidP="00383DD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83DD9">
        <w:rPr>
          <w:rFonts w:ascii="TH SarabunIT๙" w:hAnsi="TH SarabunIT๙" w:cs="TH SarabunIT๙"/>
          <w:b/>
          <w:bCs/>
          <w:sz w:val="32"/>
          <w:szCs w:val="32"/>
          <w:cs/>
        </w:rPr>
        <w:t>หลักสำคัญ</w:t>
      </w:r>
      <w:r w:rsidRPr="00383DD9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14:paraId="750262D5" w14:textId="77777777" w:rsidR="00F61335" w:rsidRPr="00383DD9" w:rsidRDefault="00383DD9" w:rsidP="00383DD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คือ</w:t>
      </w:r>
      <w:r w:rsidR="00F61335" w:rsidRPr="00383DD9">
        <w:rPr>
          <w:rFonts w:ascii="TH SarabunIT๙" w:hAnsi="TH SarabunIT๙" w:cs="TH SarabunIT๙"/>
          <w:sz w:val="32"/>
          <w:szCs w:val="32"/>
          <w:cs/>
        </w:rPr>
        <w:t xml:space="preserve"> การเชื่อมโยงแหล่งความรู้ในท้องถิ่นและชุมชนมาพัฒนาผลิตภัณฑ์  </w:t>
      </w:r>
      <w:r w:rsidR="00F61335" w:rsidRPr="00383DD9">
        <w:rPr>
          <w:rFonts w:ascii="TH SarabunIT๙" w:hAnsi="TH SarabunIT๙" w:cs="TH SarabunIT๙"/>
          <w:sz w:val="32"/>
          <w:szCs w:val="32"/>
        </w:rPr>
        <w:t>OTOP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61335" w:rsidRPr="00383DD9">
        <w:rPr>
          <w:rFonts w:ascii="TH SarabunIT๙" w:hAnsi="TH SarabunIT๙" w:cs="TH SarabunIT๙"/>
          <w:sz w:val="32"/>
          <w:szCs w:val="32"/>
          <w:cs/>
        </w:rPr>
        <w:t>ภายใต้การสนับสนุนของสถาบันการศึกษา และหน่วยงา</w:t>
      </w:r>
      <w:r>
        <w:rPr>
          <w:rFonts w:ascii="TH SarabunIT๙" w:hAnsi="TH SarabunIT๙" w:cs="TH SarabunIT๙"/>
          <w:sz w:val="32"/>
          <w:szCs w:val="32"/>
          <w:cs/>
        </w:rPr>
        <w:t>นด้านเทคนิคการผลิตที่เกี่ยวข้อง</w:t>
      </w:r>
      <w:r w:rsidR="00F61335" w:rsidRPr="00383DD9">
        <w:rPr>
          <w:rFonts w:ascii="TH SarabunIT๙" w:hAnsi="TH SarabunIT๙" w:cs="TH SarabunIT๙"/>
          <w:sz w:val="32"/>
          <w:szCs w:val="32"/>
          <w:cs/>
        </w:rPr>
        <w:t xml:space="preserve"> มีการเสริมสร้าง</w:t>
      </w:r>
      <w:r>
        <w:rPr>
          <w:rFonts w:ascii="TH SarabunIT๙" w:hAnsi="TH SarabunIT๙" w:cs="TH SarabunIT๙"/>
          <w:sz w:val="32"/>
          <w:szCs w:val="32"/>
          <w:cs/>
        </w:rPr>
        <w:t>ความรู้ ทักษะและพัฒนาต่อยอดผลิตภัณฑ์</w:t>
      </w:r>
      <w:r w:rsidR="00F61335" w:rsidRPr="00383DD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61335" w:rsidRPr="00383DD9">
        <w:rPr>
          <w:rFonts w:ascii="TH SarabunIT๙" w:hAnsi="TH SarabunIT๙" w:cs="TH SarabunIT๙"/>
          <w:sz w:val="32"/>
          <w:szCs w:val="32"/>
        </w:rPr>
        <w:t>OTOP</w:t>
      </w:r>
      <w:r>
        <w:rPr>
          <w:rFonts w:ascii="TH SarabunIT๙" w:hAnsi="TH SarabunIT๙" w:cs="TH SarabunIT๙"/>
          <w:sz w:val="32"/>
          <w:szCs w:val="32"/>
          <w:cs/>
        </w:rPr>
        <w:t xml:space="preserve"> ให้มีความโดดเด่น</w:t>
      </w:r>
      <w:r w:rsidR="00F61335" w:rsidRPr="00383DD9">
        <w:rPr>
          <w:rFonts w:ascii="TH SarabunIT๙" w:hAnsi="TH SarabunIT๙" w:cs="TH SarabunIT๙"/>
          <w:sz w:val="32"/>
          <w:szCs w:val="32"/>
          <w:cs/>
        </w:rPr>
        <w:t xml:space="preserve"> มีคุณภาพมาตรฐานพร้อมที่จะจำหน่ายทั้งในตลาดภายในและตลาดต่างประเทศได้ ที่สำคัญผลิตภัณฑ์นั้นยังคงรักษาไว้</w:t>
      </w:r>
      <w:r>
        <w:rPr>
          <w:rFonts w:ascii="TH SarabunIT๙" w:hAnsi="TH SarabunIT๙" w:cs="TH SarabunIT๙"/>
          <w:sz w:val="32"/>
          <w:szCs w:val="32"/>
          <w:cs/>
        </w:rPr>
        <w:t xml:space="preserve">ซึ่งเอกลักษณ์ </w:t>
      </w:r>
      <w:r w:rsidR="00F61335" w:rsidRPr="00383DD9">
        <w:rPr>
          <w:rFonts w:ascii="TH SarabunIT๙" w:hAnsi="TH SarabunIT๙" w:cs="TH SarabunIT๙"/>
          <w:sz w:val="32"/>
          <w:szCs w:val="32"/>
          <w:cs/>
        </w:rPr>
        <w:t>และอัตลักษณ์ของชุมชนอย่างเด่นชัด</w:t>
      </w:r>
    </w:p>
    <w:p w14:paraId="77967F49" w14:textId="77777777" w:rsidR="00F61335" w:rsidRPr="00383DD9" w:rsidRDefault="00F61335" w:rsidP="00383DD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83DD9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83DD9">
        <w:rPr>
          <w:rFonts w:ascii="TH SarabunIT๙" w:hAnsi="TH SarabunIT๙" w:cs="TH SarabunIT๙"/>
          <w:b/>
          <w:bCs/>
          <w:sz w:val="32"/>
          <w:szCs w:val="32"/>
        </w:rPr>
        <w:sym w:font="Wingdings" w:char="F09F"/>
      </w:r>
      <w:r w:rsidRPr="00383DD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ความหมายเครือข่ายองค์ความรู้มุ่งสู่การเป็น </w:t>
      </w:r>
      <w:r w:rsidRPr="00383DD9">
        <w:rPr>
          <w:rFonts w:ascii="TH SarabunIT๙" w:hAnsi="TH SarabunIT๙" w:cs="TH SarabunIT๙"/>
          <w:b/>
          <w:bCs/>
          <w:sz w:val="32"/>
          <w:szCs w:val="32"/>
        </w:rPr>
        <w:t xml:space="preserve">Knowledge </w:t>
      </w:r>
      <w:r w:rsidRPr="00383DD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– </w:t>
      </w:r>
      <w:r w:rsidRPr="00383DD9">
        <w:rPr>
          <w:rFonts w:ascii="TH SarabunIT๙" w:hAnsi="TH SarabunIT๙" w:cs="TH SarabunIT๙"/>
          <w:b/>
          <w:bCs/>
          <w:sz w:val="32"/>
          <w:szCs w:val="32"/>
        </w:rPr>
        <w:t>based OTOP</w:t>
      </w:r>
    </w:p>
    <w:p w14:paraId="639E01BD" w14:textId="77777777" w:rsidR="00F61335" w:rsidRPr="00383DD9" w:rsidRDefault="00F61335" w:rsidP="00383DD9">
      <w:pPr>
        <w:rPr>
          <w:rFonts w:ascii="TH SarabunIT๙" w:hAnsi="TH SarabunIT๙" w:cs="TH SarabunIT๙"/>
          <w:sz w:val="32"/>
          <w:szCs w:val="32"/>
        </w:rPr>
      </w:pPr>
      <w:r w:rsidRPr="00383DD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83DD9">
        <w:rPr>
          <w:rFonts w:ascii="TH SarabunIT๙" w:hAnsi="TH SarabunIT๙" w:cs="TH SarabunIT๙"/>
          <w:sz w:val="32"/>
          <w:szCs w:val="32"/>
          <w:cs/>
        </w:rPr>
        <w:t xml:space="preserve">“การเชื่อมโยงสถาบันการศึกษาในท้องถิ่นกับชุมชนโดยการจัดตั้งเครือข่ายเป็นศูนย์พี่เลี้ยง/ฝึกวิชาชีพ </w:t>
      </w:r>
      <w:r w:rsidRPr="00383DD9">
        <w:rPr>
          <w:rFonts w:ascii="TH SarabunIT๙" w:hAnsi="TH SarabunIT๙" w:cs="TH SarabunIT๙"/>
          <w:sz w:val="32"/>
          <w:szCs w:val="32"/>
        </w:rPr>
        <w:t xml:space="preserve">OTOP </w:t>
      </w:r>
      <w:r w:rsidRPr="00383DD9">
        <w:rPr>
          <w:rFonts w:ascii="TH SarabunIT๙" w:hAnsi="TH SarabunIT๙" w:cs="TH SarabunIT๙"/>
          <w:sz w:val="32"/>
          <w:szCs w:val="32"/>
          <w:cs/>
        </w:rPr>
        <w:t>ออกแบบหลักสูตรให้สอดคล้องกับภูมิปัญญา ในแต่ละท้องถิ่น”</w:t>
      </w:r>
      <w:r w:rsidRPr="00383DD9">
        <w:rPr>
          <w:rFonts w:ascii="TH SarabunIT๙" w:hAnsi="TH SarabunIT๙" w:cs="TH SarabunIT๙"/>
          <w:sz w:val="32"/>
          <w:szCs w:val="32"/>
        </w:rPr>
        <w:br/>
      </w:r>
      <w:r w:rsidRPr="00383DD9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83DD9">
        <w:rPr>
          <w:rFonts w:ascii="TH SarabunIT๙" w:hAnsi="TH SarabunIT๙" w:cs="TH SarabunIT๙"/>
          <w:b/>
          <w:bCs/>
          <w:sz w:val="32"/>
          <w:szCs w:val="32"/>
        </w:rPr>
        <w:sym w:font="Wingdings" w:char="F09F"/>
      </w:r>
      <w:r w:rsidRPr="00383DD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เป้าหมาย (</w:t>
      </w:r>
      <w:r w:rsidRPr="00383DD9">
        <w:rPr>
          <w:rFonts w:ascii="TH SarabunIT๙" w:hAnsi="TH SarabunIT๙" w:cs="TH SarabunIT๙"/>
          <w:b/>
          <w:bCs/>
          <w:sz w:val="32"/>
          <w:szCs w:val="32"/>
        </w:rPr>
        <w:t>Ultimate</w:t>
      </w:r>
      <w:r w:rsidRPr="00383DD9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383DD9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3FB590FE" w14:textId="77777777" w:rsidR="00986534" w:rsidRDefault="00986534" w:rsidP="00383DD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83DD9">
        <w:rPr>
          <w:rFonts w:ascii="TH SarabunIT๙" w:hAnsi="TH SarabunIT๙" w:cs="TH SarabunIT๙"/>
          <w:sz w:val="32"/>
          <w:szCs w:val="32"/>
          <w:cs/>
        </w:rPr>
        <w:tab/>
        <w:t>“ชุมชนพึ่งตนเองได้อย่างยั่งยืน (</w:t>
      </w:r>
      <w:r w:rsidRPr="00383DD9">
        <w:rPr>
          <w:rFonts w:ascii="TH SarabunIT๙" w:hAnsi="TH SarabunIT๙" w:cs="TH SarabunIT๙"/>
          <w:sz w:val="32"/>
          <w:szCs w:val="32"/>
        </w:rPr>
        <w:t>Sustainability</w:t>
      </w:r>
      <w:r w:rsidRPr="00383DD9">
        <w:rPr>
          <w:rFonts w:ascii="TH SarabunIT๙" w:hAnsi="TH SarabunIT๙" w:cs="TH SarabunIT๙"/>
          <w:sz w:val="32"/>
          <w:szCs w:val="32"/>
          <w:cs/>
        </w:rPr>
        <w:t>)”</w:t>
      </w:r>
    </w:p>
    <w:p w14:paraId="3388383E" w14:textId="77777777" w:rsidR="00383DD9" w:rsidRPr="00383DD9" w:rsidRDefault="00383DD9" w:rsidP="00383DD9">
      <w:pPr>
        <w:jc w:val="thaiDistribute"/>
        <w:rPr>
          <w:rFonts w:ascii="TH SarabunIT๙" w:hAnsi="TH SarabunIT๙" w:cs="TH SarabunIT๙"/>
          <w:sz w:val="12"/>
          <w:szCs w:val="12"/>
        </w:rPr>
      </w:pPr>
    </w:p>
    <w:p w14:paraId="0BE25F72" w14:textId="77777777" w:rsidR="00F61335" w:rsidRPr="00383DD9" w:rsidRDefault="004A15E7" w:rsidP="00383DD9">
      <w:pPr>
        <w:tabs>
          <w:tab w:val="left" w:pos="851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83DD9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</w:t>
      </w:r>
    </w:p>
    <w:p w14:paraId="06743F61" w14:textId="77777777" w:rsidR="0036245D" w:rsidRPr="00383DD9" w:rsidRDefault="0036245D" w:rsidP="00383DD9">
      <w:pPr>
        <w:pStyle w:val="ListParagraph"/>
        <w:numPr>
          <w:ilvl w:val="0"/>
          <w:numId w:val="35"/>
        </w:numPr>
        <w:shd w:val="clear" w:color="auto" w:fill="FFFFFF" w:themeFill="background1"/>
        <w:ind w:hanging="294"/>
        <w:rPr>
          <w:rFonts w:ascii="TH SarabunIT๙" w:hAnsi="TH SarabunIT๙" w:cs="TH SarabunIT๙"/>
          <w:b/>
          <w:bCs/>
          <w:sz w:val="32"/>
          <w:szCs w:val="32"/>
        </w:rPr>
      </w:pPr>
      <w:r w:rsidRPr="00383DD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ขั้นตอนที่ ๑ ส่งเสริมเครือข่ายองค์ความรู้ </w:t>
      </w:r>
      <w:r w:rsidRPr="00383DD9">
        <w:rPr>
          <w:rFonts w:ascii="TH SarabunIT๙" w:hAnsi="TH SarabunIT๙" w:cs="TH SarabunIT๙"/>
          <w:b/>
          <w:bCs/>
          <w:sz w:val="32"/>
          <w:szCs w:val="32"/>
        </w:rPr>
        <w:t xml:space="preserve">KBO </w:t>
      </w:r>
      <w:r w:rsidRPr="00383DD9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Pr="00383DD9">
        <w:rPr>
          <w:rFonts w:ascii="TH SarabunIT๙" w:hAnsi="TH SarabunIT๙" w:cs="TH SarabunIT๙"/>
          <w:b/>
          <w:bCs/>
          <w:sz w:val="32"/>
          <w:szCs w:val="32"/>
        </w:rPr>
        <w:t xml:space="preserve">Knowledge </w:t>
      </w:r>
      <w:r w:rsidRPr="00383DD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- </w:t>
      </w:r>
      <w:r w:rsidRPr="00383DD9">
        <w:rPr>
          <w:rFonts w:ascii="TH SarabunIT๙" w:hAnsi="TH SarabunIT๙" w:cs="TH SarabunIT๙"/>
          <w:b/>
          <w:bCs/>
          <w:sz w:val="32"/>
          <w:szCs w:val="32"/>
        </w:rPr>
        <w:t>Based OTOP</w:t>
      </w:r>
      <w:r w:rsidR="00383DD9" w:rsidRPr="00383DD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: </w:t>
      </w:r>
      <w:r w:rsidR="00383DD9" w:rsidRPr="00383DD9">
        <w:rPr>
          <w:rFonts w:ascii="TH SarabunIT๙" w:hAnsi="TH SarabunIT๙" w:cs="TH SarabunIT๙"/>
          <w:b/>
          <w:bCs/>
          <w:sz w:val="32"/>
          <w:szCs w:val="32"/>
        </w:rPr>
        <w:t>KBO</w:t>
      </w:r>
      <w:r w:rsidRPr="00383DD9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14:paraId="34B03119" w14:textId="77777777" w:rsidR="004A15E7" w:rsidRPr="00383DD9" w:rsidRDefault="008E33B6" w:rsidP="00383DD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83DD9">
        <w:rPr>
          <w:rFonts w:ascii="TH SarabunIT๙" w:hAnsi="TH SarabunIT๙" w:cs="TH SarabunIT๙"/>
          <w:sz w:val="32"/>
          <w:szCs w:val="32"/>
          <w:cs/>
        </w:rPr>
        <w:t>๑.๑</w:t>
      </w:r>
      <w:r w:rsidR="00383DD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83DD9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="00C6375C" w:rsidRPr="00383DD9">
        <w:rPr>
          <w:rFonts w:ascii="TH SarabunIT๙" w:hAnsi="TH SarabunIT๙" w:cs="TH SarabunIT๙"/>
          <w:sz w:val="32"/>
          <w:szCs w:val="32"/>
          <w:cs/>
        </w:rPr>
        <w:t>โดยสำนักงานพัฒนาชุมชนจังหวัด</w:t>
      </w:r>
      <w:r w:rsidR="004A15E7" w:rsidRPr="00383DD9">
        <w:rPr>
          <w:rFonts w:ascii="TH SarabunIT๙" w:hAnsi="TH SarabunIT๙" w:cs="TH SarabunIT๙"/>
          <w:sz w:val="32"/>
          <w:szCs w:val="32"/>
          <w:cs/>
        </w:rPr>
        <w:t>ทบทวนสั่งแต่งตั้งคณะกรรมการเครือข่ายองค์ความรู้ (</w:t>
      </w:r>
      <w:r w:rsidR="004A15E7" w:rsidRPr="00383DD9">
        <w:rPr>
          <w:rFonts w:ascii="TH SarabunIT๙" w:hAnsi="TH SarabunIT๙" w:cs="TH SarabunIT๙"/>
          <w:sz w:val="32"/>
          <w:szCs w:val="32"/>
        </w:rPr>
        <w:t xml:space="preserve">Knowledge </w:t>
      </w:r>
      <w:r w:rsidR="004A15E7" w:rsidRPr="00383DD9">
        <w:rPr>
          <w:rFonts w:ascii="TH SarabunIT๙" w:hAnsi="TH SarabunIT๙" w:cs="TH SarabunIT๙"/>
          <w:sz w:val="32"/>
          <w:szCs w:val="32"/>
          <w:cs/>
        </w:rPr>
        <w:t xml:space="preserve">- </w:t>
      </w:r>
      <w:r w:rsidR="00383DD9">
        <w:rPr>
          <w:rFonts w:ascii="TH SarabunIT๙" w:hAnsi="TH SarabunIT๙" w:cs="TH SarabunIT๙"/>
          <w:sz w:val="32"/>
          <w:szCs w:val="32"/>
        </w:rPr>
        <w:t>Based OTOP</w:t>
      </w:r>
      <w:r w:rsidR="004A15E7" w:rsidRPr="00383DD9">
        <w:rPr>
          <w:rFonts w:ascii="TH SarabunIT๙" w:hAnsi="TH SarabunIT๙" w:cs="TH SarabunIT๙"/>
          <w:sz w:val="32"/>
          <w:szCs w:val="32"/>
          <w:cs/>
        </w:rPr>
        <w:t xml:space="preserve">: </w:t>
      </w:r>
      <w:r w:rsidR="00383DD9">
        <w:rPr>
          <w:rFonts w:ascii="TH SarabunIT๙" w:hAnsi="TH SarabunIT๙" w:cs="TH SarabunIT๙"/>
          <w:sz w:val="32"/>
          <w:szCs w:val="32"/>
        </w:rPr>
        <w:t>KBO</w:t>
      </w:r>
      <w:r w:rsidR="004A15E7" w:rsidRPr="00383DD9">
        <w:rPr>
          <w:rFonts w:ascii="TH SarabunIT๙" w:hAnsi="TH SarabunIT๙" w:cs="TH SarabunIT๙"/>
          <w:sz w:val="32"/>
          <w:szCs w:val="32"/>
          <w:cs/>
        </w:rPr>
        <w:t>) จังหวัด</w:t>
      </w:r>
      <w:r w:rsidRPr="00383DD9">
        <w:rPr>
          <w:rFonts w:ascii="TH SarabunIT๙" w:hAnsi="TH SarabunIT๙" w:cs="TH SarabunIT๙"/>
          <w:sz w:val="32"/>
          <w:szCs w:val="32"/>
          <w:cs/>
        </w:rPr>
        <w:t xml:space="preserve"> โดยพิจารณาจากกรรมการมีครบตามองค์ประกอบหรือไม่ </w:t>
      </w:r>
      <w:r w:rsidR="00383DD9"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Pr="00383DD9">
        <w:rPr>
          <w:rFonts w:ascii="TH SarabunIT๙" w:hAnsi="TH SarabunIT๙" w:cs="TH SarabunIT๙"/>
          <w:sz w:val="32"/>
          <w:szCs w:val="32"/>
          <w:cs/>
        </w:rPr>
        <w:t>มีการสับเปลี่ยนโยกย้ายตำแหน่งหรือไม่ หรืออาจพิจารณาหน่วยงานหรือบุคคลที่มีส่วนเกี่ย</w:t>
      </w:r>
      <w:r w:rsidR="00C6375C" w:rsidRPr="00383DD9">
        <w:rPr>
          <w:rFonts w:ascii="TH SarabunIT๙" w:hAnsi="TH SarabunIT๙" w:cs="TH SarabunIT๙"/>
          <w:sz w:val="32"/>
          <w:szCs w:val="32"/>
          <w:cs/>
        </w:rPr>
        <w:t xml:space="preserve">วข้องเพิ่มเติม </w:t>
      </w:r>
      <w:r w:rsidR="00383DD9">
        <w:rPr>
          <w:rFonts w:ascii="TH SarabunIT๙" w:hAnsi="TH SarabunIT๙" w:cs="TH SarabunIT๙" w:hint="cs"/>
          <w:sz w:val="32"/>
          <w:szCs w:val="32"/>
          <w:cs/>
        </w:rPr>
        <w:t xml:space="preserve">                   </w:t>
      </w:r>
      <w:r w:rsidR="00C6375C" w:rsidRPr="00383DD9">
        <w:rPr>
          <w:rFonts w:ascii="TH SarabunIT๙" w:hAnsi="TH SarabunIT๙" w:cs="TH SarabunIT๙"/>
          <w:sz w:val="32"/>
          <w:szCs w:val="32"/>
          <w:cs/>
        </w:rPr>
        <w:t>หากมีการเปลี่ยนแปลงให้ยกร่างคำสั่งคณะกรรมการฯ เพิ่มเติมเสนอผู้ว่าราชการจังหวัดลงนามแต่งตั้งและหนังสือแจ้งผู้ที่ได้รับการแต่งตั้ง</w:t>
      </w:r>
      <w:r w:rsidR="004A15E7" w:rsidRPr="00383DD9">
        <w:rPr>
          <w:rFonts w:ascii="TH SarabunIT๙" w:hAnsi="TH SarabunIT๙" w:cs="TH SarabunIT๙"/>
          <w:sz w:val="32"/>
          <w:szCs w:val="32"/>
          <w:cs/>
        </w:rPr>
        <w:t xml:space="preserve"> และส่งสำเนาคำสั่งให้กรมฯ เพื่อทราบ</w:t>
      </w:r>
    </w:p>
    <w:p w14:paraId="66586326" w14:textId="77777777" w:rsidR="00C6375C" w:rsidRPr="00383DD9" w:rsidRDefault="00383DD9" w:rsidP="00383DD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๑.๒ </w:t>
      </w:r>
      <w:r w:rsidR="00C6375C" w:rsidRPr="00383DD9">
        <w:rPr>
          <w:rFonts w:ascii="TH SarabunIT๙" w:hAnsi="TH SarabunIT๙" w:cs="TH SarabunIT๙"/>
          <w:sz w:val="32"/>
          <w:szCs w:val="32"/>
          <w:cs/>
        </w:rPr>
        <w:t>จังหวัดโดยสำนักงานพัฒนาชุมชนจังหวัดเสนอผู้ว่าราชการจังหวัด</w:t>
      </w:r>
      <w:r w:rsidR="00DE4107" w:rsidRPr="00383DD9">
        <w:rPr>
          <w:rFonts w:ascii="TH SarabunIT๙" w:hAnsi="TH SarabunIT๙" w:cs="TH SarabunIT๙"/>
          <w:sz w:val="32"/>
          <w:szCs w:val="32"/>
          <w:cs/>
        </w:rPr>
        <w:t>ขออนุมัติ</w:t>
      </w:r>
      <w:r w:rsidR="00C6375C" w:rsidRPr="00383DD9">
        <w:rPr>
          <w:rFonts w:ascii="TH SarabunIT๙" w:hAnsi="TH SarabunIT๙" w:cs="TH SarabunIT๙"/>
          <w:sz w:val="32"/>
          <w:szCs w:val="32"/>
          <w:cs/>
        </w:rPr>
        <w:t>จัดประชุม</w:t>
      </w:r>
      <w:r w:rsidR="00DE4107" w:rsidRPr="00383DD9">
        <w:rPr>
          <w:rFonts w:ascii="TH SarabunIT๙" w:hAnsi="TH SarabunIT๙" w:cs="TH SarabunIT๙"/>
          <w:sz w:val="32"/>
          <w:szCs w:val="32"/>
          <w:cs/>
        </w:rPr>
        <w:t>และ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="00DE4107" w:rsidRPr="00383DD9">
        <w:rPr>
          <w:rFonts w:ascii="TH SarabunIT๙" w:hAnsi="TH SarabunIT๙" w:cs="TH SarabunIT๙"/>
          <w:sz w:val="32"/>
          <w:szCs w:val="32"/>
          <w:cs/>
        </w:rPr>
        <w:t>แจ้ง</w:t>
      </w:r>
      <w:r w:rsidR="00C6375C" w:rsidRPr="00383DD9">
        <w:rPr>
          <w:rFonts w:ascii="TH SarabunIT๙" w:hAnsi="TH SarabunIT๙" w:cs="TH SarabunIT๙"/>
          <w:sz w:val="32"/>
          <w:szCs w:val="32"/>
          <w:cs/>
        </w:rPr>
        <w:t>คณะกรรมการเครือข่ายองค์ความรู้ (</w:t>
      </w:r>
      <w:r w:rsidR="00C6375C" w:rsidRPr="00383DD9">
        <w:rPr>
          <w:rFonts w:ascii="TH SarabunIT๙" w:hAnsi="TH SarabunIT๙" w:cs="TH SarabunIT๙"/>
          <w:sz w:val="32"/>
          <w:szCs w:val="32"/>
        </w:rPr>
        <w:t xml:space="preserve">Knowledge </w:t>
      </w:r>
      <w:r w:rsidR="00C6375C" w:rsidRPr="00383DD9">
        <w:rPr>
          <w:rFonts w:ascii="TH SarabunIT๙" w:hAnsi="TH SarabunIT๙" w:cs="TH SarabunIT๙"/>
          <w:sz w:val="32"/>
          <w:szCs w:val="32"/>
          <w:cs/>
        </w:rPr>
        <w:t xml:space="preserve">- </w:t>
      </w:r>
      <w:r>
        <w:rPr>
          <w:rFonts w:ascii="TH SarabunIT๙" w:hAnsi="TH SarabunIT๙" w:cs="TH SarabunIT๙"/>
          <w:sz w:val="32"/>
          <w:szCs w:val="32"/>
        </w:rPr>
        <w:t>Based OTOP</w:t>
      </w:r>
      <w:r w:rsidR="00C6375C" w:rsidRPr="00383DD9">
        <w:rPr>
          <w:rFonts w:ascii="TH SarabunIT๙" w:hAnsi="TH SarabunIT๙" w:cs="TH SarabunIT๙"/>
          <w:sz w:val="32"/>
          <w:szCs w:val="32"/>
          <w:cs/>
        </w:rPr>
        <w:t xml:space="preserve">: </w:t>
      </w:r>
      <w:r w:rsidR="00C6375C" w:rsidRPr="00383DD9">
        <w:rPr>
          <w:rFonts w:ascii="TH SarabunIT๙" w:hAnsi="TH SarabunIT๙" w:cs="TH SarabunIT๙"/>
          <w:sz w:val="32"/>
          <w:szCs w:val="32"/>
        </w:rPr>
        <w:t>KBO</w:t>
      </w:r>
      <w:r w:rsidR="00C6375C" w:rsidRPr="00383DD9">
        <w:rPr>
          <w:rFonts w:ascii="TH SarabunIT๙" w:hAnsi="TH SarabunIT๙" w:cs="TH SarabunIT๙"/>
          <w:sz w:val="32"/>
          <w:szCs w:val="32"/>
          <w:cs/>
        </w:rPr>
        <w:t>) จังหวัด</w:t>
      </w:r>
      <w:r w:rsidR="00536F8F" w:rsidRPr="00383DD9">
        <w:rPr>
          <w:rFonts w:ascii="TH SarabunIT๙" w:hAnsi="TH SarabunIT๙" w:cs="TH SarabunIT๙"/>
          <w:sz w:val="32"/>
          <w:szCs w:val="32"/>
          <w:cs/>
        </w:rPr>
        <w:t xml:space="preserve"> พร้อมแบบตอบรับ</w:t>
      </w:r>
      <w:r w:rsidR="00C6375C" w:rsidRPr="00383DD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E4107" w:rsidRPr="00383DD9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จัดทำระเบียบวาระการประชุม </w:t>
      </w:r>
      <w:r w:rsidR="00536F8F" w:rsidRPr="00383DD9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โดยระเบียบวาระการประชุม เช่น ผลการดำเนินงานของ </w:t>
      </w:r>
      <w:r w:rsidR="00536F8F" w:rsidRPr="00383DD9">
        <w:rPr>
          <w:rFonts w:ascii="TH SarabunIT๙" w:hAnsi="TH SarabunIT๙" w:cs="TH SarabunIT๙"/>
          <w:spacing w:val="-6"/>
          <w:sz w:val="32"/>
          <w:szCs w:val="32"/>
        </w:rPr>
        <w:t xml:space="preserve">KBO </w:t>
      </w:r>
      <w:r w:rsidRPr="00383DD9">
        <w:rPr>
          <w:rFonts w:ascii="TH SarabunIT๙" w:hAnsi="TH SarabunIT๙" w:cs="TH SarabunIT๙"/>
          <w:spacing w:val="-6"/>
          <w:sz w:val="32"/>
          <w:szCs w:val="32"/>
          <w:cs/>
        </w:rPr>
        <w:t>จังหวัด แนวทาง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              </w:t>
      </w:r>
      <w:r w:rsidRPr="00383DD9">
        <w:rPr>
          <w:rFonts w:ascii="TH SarabunIT๙" w:hAnsi="TH SarabunIT๙" w:cs="TH SarabunIT๙"/>
          <w:spacing w:val="-6"/>
          <w:sz w:val="32"/>
          <w:szCs w:val="32"/>
          <w:cs/>
        </w:rPr>
        <w:t>การ</w:t>
      </w:r>
      <w:r>
        <w:rPr>
          <w:rFonts w:ascii="TH SarabunIT๙" w:hAnsi="TH SarabunIT๙" w:cs="TH SarabunIT๙"/>
          <w:sz w:val="32"/>
          <w:szCs w:val="32"/>
          <w:cs/>
        </w:rPr>
        <w:t>ดำเนินงาน</w:t>
      </w:r>
      <w:r w:rsidR="00536F8F" w:rsidRPr="00383DD9">
        <w:rPr>
          <w:rFonts w:ascii="TH SarabunIT๙" w:hAnsi="TH SarabunIT๙" w:cs="TH SarabunIT๙"/>
          <w:sz w:val="32"/>
          <w:szCs w:val="32"/>
          <w:cs/>
        </w:rPr>
        <w:t xml:space="preserve"> เป้าหมายการพัฒนาผลิตภัณฑ์ และแผนการพัฒนาผลิตภัณฑ์  เป็นต้น</w:t>
      </w:r>
    </w:p>
    <w:p w14:paraId="67E08530" w14:textId="77777777" w:rsidR="007339DB" w:rsidRPr="00383DD9" w:rsidRDefault="00383DD9" w:rsidP="00383DD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๑.๓</w:t>
      </w:r>
      <w:r w:rsidR="007339DB" w:rsidRPr="00383DD9">
        <w:rPr>
          <w:rFonts w:ascii="TH SarabunIT๙" w:hAnsi="TH SarabunIT๙" w:cs="TH SarabunIT๙"/>
          <w:sz w:val="32"/>
          <w:szCs w:val="32"/>
          <w:cs/>
        </w:rPr>
        <w:t xml:space="preserve"> สำนักงานพัฒนาชุมชนจังหวัดจัดทำทะเบียนข้อมูล ผลิตภัณฑ์ประเภทปรับตัวสู่การพัฒนา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="007339DB" w:rsidRPr="00383DD9">
        <w:rPr>
          <w:rFonts w:ascii="TH SarabunIT๙" w:hAnsi="TH SarabunIT๙" w:cs="TH SarabunIT๙"/>
          <w:sz w:val="32"/>
          <w:szCs w:val="32"/>
          <w:cs/>
        </w:rPr>
        <w:t xml:space="preserve">(กลุ่ม </w:t>
      </w:r>
      <w:r w:rsidR="007339DB" w:rsidRPr="00383DD9">
        <w:rPr>
          <w:rFonts w:ascii="TH SarabunIT๙" w:hAnsi="TH SarabunIT๙" w:cs="TH SarabunIT๙"/>
          <w:sz w:val="32"/>
          <w:szCs w:val="32"/>
        </w:rPr>
        <w:t>D</w:t>
      </w:r>
      <w:r w:rsidR="007339DB" w:rsidRPr="00383DD9">
        <w:rPr>
          <w:rFonts w:ascii="TH SarabunIT๙" w:hAnsi="TH SarabunIT๙" w:cs="TH SarabunIT๙"/>
          <w:sz w:val="32"/>
          <w:szCs w:val="32"/>
          <w:cs/>
        </w:rPr>
        <w:t>) ที่มีศักยภาพ</w:t>
      </w:r>
      <w:r w:rsidR="007339DB" w:rsidRPr="00383DD9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หรือระดับ ๑ – ๓ ดาว </w:t>
      </w:r>
      <w:r w:rsidR="007339DB" w:rsidRPr="00383DD9">
        <w:rPr>
          <w:rFonts w:ascii="TH SarabunIT๙" w:hAnsi="TH SarabunIT๙" w:cs="TH SarabunIT๙"/>
          <w:sz w:val="32"/>
          <w:szCs w:val="32"/>
          <w:cs/>
        </w:rPr>
        <w:t xml:space="preserve">ที่ลงทะเบียนผู้ผลิต ผู้ประกอบการ </w:t>
      </w:r>
      <w:r w:rsidR="007339DB" w:rsidRPr="00383DD9">
        <w:rPr>
          <w:rFonts w:ascii="TH SarabunIT๙" w:hAnsi="TH SarabunIT๙" w:cs="TH SarabunIT๙"/>
          <w:sz w:val="32"/>
          <w:szCs w:val="32"/>
        </w:rPr>
        <w:t xml:space="preserve">OTOP </w:t>
      </w:r>
      <w:r w:rsidR="007339DB" w:rsidRPr="00383DD9">
        <w:rPr>
          <w:rFonts w:ascii="TH SarabunIT๙" w:hAnsi="TH SarabunIT๙" w:cs="TH SarabunIT๙"/>
          <w:sz w:val="32"/>
          <w:szCs w:val="32"/>
          <w:cs/>
        </w:rPr>
        <w:t xml:space="preserve">ปี ๒๕๕๗ – ๒๕๖๒ </w:t>
      </w:r>
      <w:r w:rsidR="007339DB" w:rsidRPr="00383DD9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เป็นประเภทกลุ่มผู้ผลิตชุมชน</w:t>
      </w:r>
      <w:r w:rsidR="007339DB" w:rsidRPr="00383DD9">
        <w:rPr>
          <w:rFonts w:ascii="TH SarabunIT๙" w:hAnsi="TH SarabunIT๙" w:cs="TH SarabunIT๙"/>
          <w:sz w:val="32"/>
          <w:szCs w:val="32"/>
          <w:cs/>
        </w:rPr>
        <w:t xml:space="preserve"> เพื่อเสนอต่อที่ประชุมคณะกรรมการเครือข่าย </w:t>
      </w:r>
      <w:r w:rsidR="007339DB" w:rsidRPr="00383DD9">
        <w:rPr>
          <w:rFonts w:ascii="TH SarabunIT๙" w:hAnsi="TH SarabunIT๙" w:cs="TH SarabunIT๙"/>
          <w:sz w:val="32"/>
          <w:szCs w:val="32"/>
        </w:rPr>
        <w:t xml:space="preserve">KBO </w:t>
      </w:r>
      <w:r w:rsidR="007339DB" w:rsidRPr="00383DD9">
        <w:rPr>
          <w:rFonts w:ascii="TH SarabunIT๙" w:hAnsi="TH SarabunIT๙" w:cs="TH SarabunIT๙"/>
          <w:sz w:val="32"/>
          <w:szCs w:val="32"/>
          <w:cs/>
        </w:rPr>
        <w:t>จังหวัด</w:t>
      </w:r>
    </w:p>
    <w:p w14:paraId="2B628138" w14:textId="43903FA2" w:rsidR="000273BC" w:rsidRPr="00383DD9" w:rsidRDefault="007339DB" w:rsidP="00383DD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83DD9">
        <w:rPr>
          <w:rFonts w:ascii="TH SarabunIT๙" w:hAnsi="TH SarabunIT๙" w:cs="TH SarabunIT๙"/>
          <w:sz w:val="32"/>
          <w:szCs w:val="32"/>
          <w:cs/>
        </w:rPr>
        <w:lastRenderedPageBreak/>
        <w:t>๑.๔</w:t>
      </w:r>
      <w:r w:rsidR="00623DB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A15E7" w:rsidRPr="00383DD9">
        <w:rPr>
          <w:rFonts w:ascii="TH SarabunIT๙" w:hAnsi="TH SarabunIT๙" w:cs="TH SarabunIT๙"/>
          <w:sz w:val="32"/>
          <w:szCs w:val="32"/>
          <w:cs/>
        </w:rPr>
        <w:t xml:space="preserve">ประชุมคณะกรรมการเครือข่ายองค์ความรู้ </w:t>
      </w:r>
      <w:r w:rsidR="00536F8F" w:rsidRPr="00383DD9">
        <w:rPr>
          <w:rFonts w:ascii="TH SarabunIT๙" w:hAnsi="TH SarabunIT๙" w:cs="TH SarabunIT๙"/>
          <w:sz w:val="32"/>
          <w:szCs w:val="32"/>
          <w:cs/>
        </w:rPr>
        <w:t>(</w:t>
      </w:r>
      <w:r w:rsidR="00536F8F" w:rsidRPr="00383DD9">
        <w:rPr>
          <w:rFonts w:ascii="TH SarabunIT๙" w:hAnsi="TH SarabunIT๙" w:cs="TH SarabunIT๙"/>
          <w:sz w:val="32"/>
          <w:szCs w:val="32"/>
        </w:rPr>
        <w:t xml:space="preserve">Knowledge </w:t>
      </w:r>
      <w:r w:rsidR="00536F8F" w:rsidRPr="00383DD9">
        <w:rPr>
          <w:rFonts w:ascii="TH SarabunIT๙" w:hAnsi="TH SarabunIT๙" w:cs="TH SarabunIT๙"/>
          <w:sz w:val="32"/>
          <w:szCs w:val="32"/>
          <w:cs/>
        </w:rPr>
        <w:t xml:space="preserve">- </w:t>
      </w:r>
      <w:r w:rsidR="00383DD9">
        <w:rPr>
          <w:rFonts w:ascii="TH SarabunIT๙" w:hAnsi="TH SarabunIT๙" w:cs="TH SarabunIT๙"/>
          <w:sz w:val="32"/>
          <w:szCs w:val="32"/>
        </w:rPr>
        <w:t>Based OTOP</w:t>
      </w:r>
      <w:r w:rsidR="00536F8F" w:rsidRPr="00383DD9">
        <w:rPr>
          <w:rFonts w:ascii="TH SarabunIT๙" w:hAnsi="TH SarabunIT๙" w:cs="TH SarabunIT๙"/>
          <w:sz w:val="32"/>
          <w:szCs w:val="32"/>
          <w:cs/>
        </w:rPr>
        <w:t xml:space="preserve">: </w:t>
      </w:r>
      <w:r w:rsidR="00536F8F" w:rsidRPr="00383DD9">
        <w:rPr>
          <w:rFonts w:ascii="TH SarabunIT๙" w:hAnsi="TH SarabunIT๙" w:cs="TH SarabunIT๙"/>
          <w:sz w:val="32"/>
          <w:szCs w:val="32"/>
        </w:rPr>
        <w:t>KBO</w:t>
      </w:r>
      <w:r w:rsidR="00536F8F" w:rsidRPr="00383DD9">
        <w:rPr>
          <w:rFonts w:ascii="TH SarabunIT๙" w:hAnsi="TH SarabunIT๙" w:cs="TH SarabunIT๙"/>
          <w:sz w:val="32"/>
          <w:szCs w:val="32"/>
          <w:cs/>
        </w:rPr>
        <w:t xml:space="preserve">) จังหวัด </w:t>
      </w:r>
      <w:r w:rsidR="00383DD9"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="00536F8F" w:rsidRPr="00383DD9">
        <w:rPr>
          <w:rFonts w:ascii="TH SarabunIT๙" w:hAnsi="TH SarabunIT๙" w:cs="TH SarabunIT๙"/>
          <w:spacing w:val="-8"/>
          <w:sz w:val="32"/>
          <w:szCs w:val="32"/>
          <w:cs/>
        </w:rPr>
        <w:t>เพื่อพิจารณา</w:t>
      </w:r>
      <w:r w:rsidRPr="00383DD9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ดังนี้  (๑) </w:t>
      </w:r>
      <w:r w:rsidR="004A15E7" w:rsidRPr="00383DD9">
        <w:rPr>
          <w:rFonts w:ascii="TH SarabunIT๙" w:hAnsi="TH SarabunIT๙" w:cs="TH SarabunIT๙"/>
          <w:spacing w:val="-8"/>
          <w:sz w:val="32"/>
          <w:szCs w:val="32"/>
          <w:cs/>
        </w:rPr>
        <w:t>แนวทางการพัฒนาผลิตภัณฑ์</w:t>
      </w:r>
      <w:r w:rsidRPr="00383DD9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ของ </w:t>
      </w:r>
      <w:r w:rsidRPr="00383DD9">
        <w:rPr>
          <w:rFonts w:ascii="TH SarabunIT๙" w:hAnsi="TH SarabunIT๙" w:cs="TH SarabunIT๙"/>
          <w:spacing w:val="-8"/>
          <w:sz w:val="32"/>
          <w:szCs w:val="32"/>
        </w:rPr>
        <w:t xml:space="preserve">KBO </w:t>
      </w:r>
      <w:r w:rsidRPr="00383DD9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จังหวัด (๒) ผลิตภัณฑ์ </w:t>
      </w:r>
      <w:r w:rsidRPr="00383DD9">
        <w:rPr>
          <w:rFonts w:ascii="TH SarabunIT๙" w:hAnsi="TH SarabunIT๙" w:cs="TH SarabunIT๙"/>
          <w:spacing w:val="-8"/>
          <w:sz w:val="32"/>
          <w:szCs w:val="32"/>
        </w:rPr>
        <w:t xml:space="preserve">OTOP </w:t>
      </w:r>
      <w:r w:rsidRPr="00383DD9">
        <w:rPr>
          <w:rFonts w:ascii="TH SarabunIT๙" w:hAnsi="TH SarabunIT๙" w:cs="TH SarabunIT๙"/>
          <w:spacing w:val="-8"/>
          <w:sz w:val="32"/>
          <w:szCs w:val="32"/>
          <w:cs/>
        </w:rPr>
        <w:t>ที่เป็นเป้าหมาย</w:t>
      </w:r>
      <w:r w:rsidR="00383DD9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               </w:t>
      </w:r>
      <w:r w:rsidRPr="00383DD9">
        <w:rPr>
          <w:rFonts w:ascii="TH SarabunIT๙" w:hAnsi="TH SarabunIT๙" w:cs="TH SarabunIT๙"/>
          <w:spacing w:val="-4"/>
          <w:sz w:val="32"/>
          <w:szCs w:val="32"/>
          <w:cs/>
        </w:rPr>
        <w:t>การพัฒนา</w:t>
      </w:r>
      <w:r w:rsidR="00383DD9" w:rsidRPr="00383DD9">
        <w:rPr>
          <w:rFonts w:ascii="TH SarabunIT๙" w:hAnsi="TH SarabunIT๙" w:cs="TH SarabunIT๙"/>
          <w:spacing w:val="-4"/>
          <w:sz w:val="32"/>
          <w:szCs w:val="32"/>
          <w:cs/>
        </w:rPr>
        <w:t>ที่</w:t>
      </w:r>
      <w:r w:rsidR="00834D7A" w:rsidRPr="00383DD9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ไม่ซ้ำกับโครงการอื่น ๆ ของกรมการพัฒนาชุมชน ในปีงบประมาณ พ.ศ. ๒๕๖๓ </w:t>
      </w:r>
      <w:r w:rsidR="000273BC" w:rsidRPr="00383DD9">
        <w:rPr>
          <w:rFonts w:ascii="TH SarabunIT๙" w:hAnsi="TH SarabunIT๙" w:cs="TH SarabunIT๙"/>
          <w:spacing w:val="-4"/>
          <w:sz w:val="32"/>
          <w:szCs w:val="32"/>
          <w:cs/>
        </w:rPr>
        <w:t>จังหวัดละ</w:t>
      </w:r>
      <w:r w:rsidR="000273BC" w:rsidRPr="00383DD9">
        <w:rPr>
          <w:rFonts w:ascii="TH SarabunIT๙" w:hAnsi="TH SarabunIT๙" w:cs="TH SarabunIT๙"/>
          <w:spacing w:val="12"/>
          <w:sz w:val="32"/>
          <w:szCs w:val="32"/>
          <w:cs/>
        </w:rPr>
        <w:t xml:space="preserve"> ๒๐ กลุ่ม</w:t>
      </w:r>
      <w:r w:rsidR="000273BC" w:rsidRPr="00383DD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83DD9">
        <w:rPr>
          <w:rFonts w:ascii="TH SarabunIT๙" w:hAnsi="TH SarabunIT๙" w:cs="TH SarabunIT๙"/>
          <w:sz w:val="32"/>
          <w:szCs w:val="32"/>
          <w:cs/>
        </w:rPr>
        <w:t xml:space="preserve">(๓) </w:t>
      </w:r>
      <w:r w:rsidR="00536F8F" w:rsidRPr="00383DD9">
        <w:rPr>
          <w:rFonts w:ascii="TH SarabunIT๙" w:hAnsi="TH SarabunIT๙" w:cs="TH SarabunIT๙"/>
          <w:sz w:val="32"/>
          <w:szCs w:val="32"/>
          <w:cs/>
        </w:rPr>
        <w:t>พิจารณา</w:t>
      </w:r>
      <w:r w:rsidR="004A15E7" w:rsidRPr="00383DD9">
        <w:rPr>
          <w:rFonts w:ascii="TH SarabunIT๙" w:hAnsi="TH SarabunIT๙" w:cs="TH SarabunIT๙"/>
          <w:sz w:val="32"/>
          <w:szCs w:val="32"/>
          <w:cs/>
        </w:rPr>
        <w:t>มอบหมายให้คณะกรรมการ</w:t>
      </w:r>
      <w:r w:rsidR="004A15E7" w:rsidRPr="00383DD9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เครือข่าย </w:t>
      </w:r>
      <w:r w:rsidR="004A15E7" w:rsidRPr="00383DD9">
        <w:rPr>
          <w:rFonts w:ascii="TH SarabunIT๙" w:hAnsi="TH SarabunIT๙" w:cs="TH SarabunIT๙"/>
          <w:spacing w:val="-4"/>
          <w:sz w:val="32"/>
          <w:szCs w:val="32"/>
        </w:rPr>
        <w:t xml:space="preserve">KBO </w:t>
      </w:r>
      <w:r w:rsidR="004A15E7" w:rsidRPr="00383DD9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จังหวัด เป็นตัวแทนเข้าร่วมประชุมกับกลุ่มผู้ผลิต/ผู้ประกอบการ </w:t>
      </w:r>
      <w:r w:rsidR="004A15E7" w:rsidRPr="00383DD9">
        <w:rPr>
          <w:rFonts w:ascii="TH SarabunIT๙" w:hAnsi="TH SarabunIT๙" w:cs="TH SarabunIT๙"/>
          <w:spacing w:val="-4"/>
          <w:sz w:val="32"/>
          <w:szCs w:val="32"/>
        </w:rPr>
        <w:t xml:space="preserve">OTOP </w:t>
      </w:r>
      <w:r w:rsidR="004A15E7" w:rsidRPr="00383DD9">
        <w:rPr>
          <w:rFonts w:ascii="TH SarabunIT๙" w:hAnsi="TH SarabunIT๙" w:cs="TH SarabunIT๙"/>
          <w:spacing w:val="-4"/>
          <w:sz w:val="32"/>
          <w:szCs w:val="32"/>
          <w:cs/>
        </w:rPr>
        <w:t>เป้าหมาย จำนวนไม่น้อยกว่า</w:t>
      </w:r>
      <w:r w:rsidR="004A15E7" w:rsidRPr="00383DD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83DD9">
        <w:rPr>
          <w:rFonts w:ascii="TH SarabunIT๙" w:hAnsi="TH SarabunIT๙" w:cs="TH SarabunIT๙"/>
          <w:sz w:val="32"/>
          <w:szCs w:val="32"/>
          <w:cs/>
        </w:rPr>
        <w:t>๒๐</w:t>
      </w:r>
      <w:r w:rsidR="004A15E7" w:rsidRPr="00383DD9">
        <w:rPr>
          <w:rFonts w:ascii="TH SarabunIT๙" w:hAnsi="TH SarabunIT๙" w:cs="TH SarabunIT๙"/>
          <w:sz w:val="32"/>
          <w:szCs w:val="32"/>
          <w:cs/>
        </w:rPr>
        <w:t xml:space="preserve"> คน หรือตามความเหมาะสม</w:t>
      </w:r>
    </w:p>
    <w:p w14:paraId="7D0401B4" w14:textId="77777777" w:rsidR="004A15E7" w:rsidRPr="00383DD9" w:rsidRDefault="00834D7A" w:rsidP="00383DD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83DD9">
        <w:rPr>
          <w:rFonts w:ascii="TH SarabunIT๙" w:hAnsi="TH SarabunIT๙" w:cs="TH SarabunIT๙"/>
          <w:sz w:val="32"/>
          <w:szCs w:val="32"/>
          <w:cs/>
        </w:rPr>
        <w:t>๑.๕</w:t>
      </w:r>
      <w:r w:rsidR="004A15E7" w:rsidRPr="00383DD9">
        <w:rPr>
          <w:rFonts w:ascii="TH SarabunIT๙" w:hAnsi="TH SarabunIT๙" w:cs="TH SarabunIT๙"/>
          <w:sz w:val="32"/>
          <w:szCs w:val="32"/>
          <w:cs/>
        </w:rPr>
        <w:t xml:space="preserve"> จังหวัดประสานวิทยากรที่มีความรู้ ความสามารถด้านการพัฒนาผลิตภัณฑ์ และสร้างนวัตกรรม จากสถาบันการศึกษาในพื้นที่หรือใกล้เคียงหรือหน่วยงานองค์กรที่มีความเชี่ยวชาญ </w:t>
      </w:r>
    </w:p>
    <w:p w14:paraId="1DC257B8" w14:textId="6BEC0870" w:rsidR="004A15E7" w:rsidRPr="00383DD9" w:rsidRDefault="00834D7A" w:rsidP="00383DD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83DD9">
        <w:rPr>
          <w:rFonts w:ascii="TH SarabunIT๙" w:hAnsi="TH SarabunIT๙" w:cs="TH SarabunIT๙"/>
          <w:sz w:val="32"/>
          <w:szCs w:val="32"/>
          <w:cs/>
        </w:rPr>
        <w:t>๑.๖</w:t>
      </w:r>
      <w:r w:rsidR="004A15E7" w:rsidRPr="00383DD9">
        <w:rPr>
          <w:rFonts w:ascii="TH SarabunIT๙" w:hAnsi="TH SarabunIT๙" w:cs="TH SarabunIT๙"/>
          <w:sz w:val="32"/>
          <w:szCs w:val="32"/>
          <w:cs/>
        </w:rPr>
        <w:t xml:space="preserve"> จังหวัดจัดประชุม</w:t>
      </w:r>
      <w:r w:rsidR="00510666" w:rsidRPr="00383DD9">
        <w:rPr>
          <w:rFonts w:ascii="TH SarabunIT๙" w:hAnsi="TH SarabunIT๙" w:cs="TH SarabunIT๙"/>
          <w:sz w:val="32"/>
          <w:szCs w:val="32"/>
          <w:cs/>
        </w:rPr>
        <w:t>สร้างความร</w:t>
      </w:r>
      <w:r w:rsidR="00383DD9">
        <w:rPr>
          <w:rFonts w:ascii="TH SarabunIT๙" w:hAnsi="TH SarabunIT๙" w:cs="TH SarabunIT๙"/>
          <w:sz w:val="32"/>
          <w:szCs w:val="32"/>
          <w:cs/>
        </w:rPr>
        <w:t xml:space="preserve">ู้ความเข้าใจ จำนวน ๑ ครั้ง ๒ วัน ๔๐ คน </w:t>
      </w:r>
      <w:r w:rsidR="00510666" w:rsidRPr="00383DD9">
        <w:rPr>
          <w:rFonts w:ascii="TH SarabunIT๙" w:hAnsi="TH SarabunIT๙" w:cs="TH SarabunIT๙"/>
          <w:sz w:val="32"/>
          <w:szCs w:val="32"/>
          <w:cs/>
        </w:rPr>
        <w:t>ประกอบด้วย (๑)</w:t>
      </w:r>
      <w:r w:rsidR="00383DD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10666" w:rsidRPr="00383DD9">
        <w:rPr>
          <w:rFonts w:ascii="TH SarabunIT๙" w:hAnsi="TH SarabunIT๙" w:cs="TH SarabunIT๙"/>
          <w:sz w:val="32"/>
          <w:szCs w:val="32"/>
          <w:cs/>
        </w:rPr>
        <w:t xml:space="preserve">ผู้แทนกลุ่มผู้ผลิต ผู้ประกอบการ </w:t>
      </w:r>
      <w:r w:rsidR="00510666" w:rsidRPr="00383DD9">
        <w:rPr>
          <w:rFonts w:ascii="TH SarabunIT๙" w:hAnsi="TH SarabunIT๙" w:cs="TH SarabunIT๙"/>
          <w:sz w:val="32"/>
          <w:szCs w:val="32"/>
        </w:rPr>
        <w:t xml:space="preserve">OTOP </w:t>
      </w:r>
      <w:r w:rsidR="00510666" w:rsidRPr="00383DD9">
        <w:rPr>
          <w:rFonts w:ascii="TH SarabunIT๙" w:hAnsi="TH SarabunIT๙" w:cs="TH SarabunIT๙"/>
          <w:sz w:val="32"/>
          <w:szCs w:val="32"/>
          <w:cs/>
        </w:rPr>
        <w:t xml:space="preserve">ที่ได้รับการคัดเลือกตามมติของคณะกรรมการเครือข่าย </w:t>
      </w:r>
      <w:r w:rsidR="00510666" w:rsidRPr="00383DD9">
        <w:rPr>
          <w:rFonts w:ascii="TH SarabunIT๙" w:hAnsi="TH SarabunIT๙" w:cs="TH SarabunIT๙"/>
          <w:sz w:val="32"/>
          <w:szCs w:val="32"/>
        </w:rPr>
        <w:t xml:space="preserve">KBO </w:t>
      </w:r>
      <w:r w:rsidR="00383DD9">
        <w:rPr>
          <w:rFonts w:ascii="TH SarabunIT๙" w:hAnsi="TH SarabunIT๙" w:cs="TH SarabunIT๙"/>
          <w:sz w:val="32"/>
          <w:szCs w:val="32"/>
          <w:cs/>
        </w:rPr>
        <w:t xml:space="preserve">จังหวัด จำนวน ๒๐ </w:t>
      </w:r>
      <w:r w:rsidR="00510666" w:rsidRPr="00383DD9">
        <w:rPr>
          <w:rFonts w:ascii="TH SarabunIT๙" w:hAnsi="TH SarabunIT๙" w:cs="TH SarabunIT๙"/>
          <w:sz w:val="32"/>
          <w:szCs w:val="32"/>
          <w:cs/>
        </w:rPr>
        <w:t>กลุ่ม</w:t>
      </w:r>
      <w:r w:rsidR="00383DD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83DD9">
        <w:rPr>
          <w:rFonts w:ascii="TH SarabunIT๙" w:hAnsi="TH SarabunIT๙" w:cs="TH SarabunIT๙"/>
          <w:sz w:val="32"/>
          <w:szCs w:val="32"/>
          <w:cs/>
        </w:rPr>
        <w:t xml:space="preserve">ๆ ละ ๑ คน รวม ๒๐ </w:t>
      </w:r>
      <w:r w:rsidR="00510666" w:rsidRPr="00383DD9">
        <w:rPr>
          <w:rFonts w:ascii="TH SarabunIT๙" w:hAnsi="TH SarabunIT๙" w:cs="TH SarabunIT๙"/>
          <w:sz w:val="32"/>
          <w:szCs w:val="32"/>
          <w:cs/>
        </w:rPr>
        <w:t xml:space="preserve">คน และ (๒) ตัวแทนคณะกรรมการเครือข่าย </w:t>
      </w:r>
      <w:r w:rsidR="00510666" w:rsidRPr="00383DD9">
        <w:rPr>
          <w:rFonts w:ascii="TH SarabunIT๙" w:hAnsi="TH SarabunIT๙" w:cs="TH SarabunIT๙"/>
          <w:sz w:val="32"/>
          <w:szCs w:val="32"/>
        </w:rPr>
        <w:t xml:space="preserve">KBO </w:t>
      </w:r>
      <w:r w:rsidR="00510666" w:rsidRPr="00383DD9">
        <w:rPr>
          <w:rFonts w:ascii="TH SarabunIT๙" w:hAnsi="TH SarabunIT๙" w:cs="TH SarabunIT๙"/>
          <w:sz w:val="32"/>
          <w:szCs w:val="32"/>
          <w:cs/>
        </w:rPr>
        <w:t>จังหวัด ตา</w:t>
      </w:r>
      <w:r w:rsidR="00383DD9">
        <w:rPr>
          <w:rFonts w:ascii="TH SarabunIT๙" w:hAnsi="TH SarabunIT๙" w:cs="TH SarabunIT๙"/>
          <w:sz w:val="32"/>
          <w:szCs w:val="32"/>
          <w:cs/>
        </w:rPr>
        <w:t>มมติการประชุมให้เข้าร่วมประชุม จำนวน ๒๐ คน รวมทั้งสิ้น ๔๐</w:t>
      </w:r>
      <w:r w:rsidR="00510666" w:rsidRPr="00383DD9">
        <w:rPr>
          <w:rFonts w:ascii="TH SarabunIT๙" w:hAnsi="TH SarabunIT๙" w:cs="TH SarabunIT๙"/>
          <w:sz w:val="32"/>
          <w:szCs w:val="32"/>
          <w:cs/>
        </w:rPr>
        <w:t xml:space="preserve"> คน เนื้อหาในกา</w:t>
      </w:r>
      <w:r w:rsidR="00383DD9">
        <w:rPr>
          <w:rFonts w:ascii="TH SarabunIT๙" w:hAnsi="TH SarabunIT๙" w:cs="TH SarabunIT๙"/>
          <w:sz w:val="32"/>
          <w:szCs w:val="32"/>
          <w:cs/>
        </w:rPr>
        <w:t xml:space="preserve">รประชุม เช่น </w:t>
      </w:r>
      <w:r w:rsidR="004A15E7" w:rsidRPr="00383DD9">
        <w:rPr>
          <w:rFonts w:ascii="TH SarabunIT๙" w:hAnsi="TH SarabunIT๙" w:cs="TH SarabunIT๙"/>
          <w:sz w:val="32"/>
          <w:szCs w:val="32"/>
          <w:cs/>
        </w:rPr>
        <w:t>การส่งเสริมและพัฒนาผลิตภัณฑ์ การเพิ่มมูล</w:t>
      </w:r>
      <w:r w:rsidR="00510666" w:rsidRPr="00383DD9">
        <w:rPr>
          <w:rFonts w:ascii="TH SarabunIT๙" w:hAnsi="TH SarabunIT๙" w:cs="TH SarabunIT๙"/>
          <w:sz w:val="32"/>
          <w:szCs w:val="32"/>
          <w:cs/>
        </w:rPr>
        <w:t>ค่าผลิตภัณฑ์ สร้างสรรค์นวัตกรรม</w:t>
      </w:r>
      <w:r w:rsidR="004A15E7" w:rsidRPr="00383DD9">
        <w:rPr>
          <w:rFonts w:ascii="TH SarabunIT๙" w:hAnsi="TH SarabunIT๙" w:cs="TH SarabunIT๙"/>
          <w:sz w:val="32"/>
          <w:szCs w:val="32"/>
          <w:cs/>
        </w:rPr>
        <w:t>ในด้านคุณภาพมาตรฐานผลิตภัณฑ์ รูปแบบดีไซ</w:t>
      </w:r>
      <w:r w:rsidR="00DC725C">
        <w:rPr>
          <w:rFonts w:ascii="TH SarabunIT๙" w:hAnsi="TH SarabunIT๙" w:cs="TH SarabunIT๙" w:hint="cs"/>
          <w:sz w:val="32"/>
          <w:szCs w:val="32"/>
          <w:cs/>
        </w:rPr>
        <w:t>น์</w:t>
      </w:r>
      <w:r w:rsidR="004A15E7" w:rsidRPr="00383DD9">
        <w:rPr>
          <w:rFonts w:ascii="TH SarabunIT๙" w:hAnsi="TH SarabunIT๙" w:cs="TH SarabunIT๙"/>
          <w:sz w:val="32"/>
          <w:szCs w:val="32"/>
          <w:cs/>
        </w:rPr>
        <w:t xml:space="preserve"> ช่องทางการตลาด การสร้างแบรนด์ </w:t>
      </w:r>
      <w:r w:rsidR="004A15E7" w:rsidRPr="00383DD9">
        <w:rPr>
          <w:rFonts w:ascii="TH SarabunIT๙" w:hAnsi="TH SarabunIT๙" w:cs="TH SarabunIT๙"/>
          <w:sz w:val="32"/>
          <w:szCs w:val="32"/>
        </w:rPr>
        <w:t xml:space="preserve">STORY </w:t>
      </w:r>
      <w:r w:rsidR="004A15E7" w:rsidRPr="00383DD9">
        <w:rPr>
          <w:rFonts w:ascii="TH SarabunIT๙" w:hAnsi="TH SarabunIT๙" w:cs="TH SarabunIT๙"/>
          <w:sz w:val="32"/>
          <w:szCs w:val="32"/>
          <w:cs/>
        </w:rPr>
        <w:t xml:space="preserve">หรืออื่น ๆ ตามความเหมาะสม </w:t>
      </w:r>
      <w:r w:rsidR="00510666" w:rsidRPr="00383DD9">
        <w:rPr>
          <w:rFonts w:ascii="TH SarabunIT๙" w:hAnsi="TH SarabunIT๙" w:cs="TH SarabunIT๙"/>
          <w:sz w:val="32"/>
          <w:szCs w:val="32"/>
          <w:cs/>
        </w:rPr>
        <w:t>และ</w:t>
      </w:r>
      <w:r w:rsidR="004A15E7" w:rsidRPr="00383DD9">
        <w:rPr>
          <w:rFonts w:ascii="TH SarabunIT๙" w:hAnsi="TH SarabunIT๙" w:cs="TH SarabunIT๙"/>
          <w:sz w:val="32"/>
          <w:szCs w:val="32"/>
          <w:cs/>
        </w:rPr>
        <w:t xml:space="preserve">จัดทำแผนการพัฒนาผลิตภัณฑ์ </w:t>
      </w:r>
      <w:r w:rsidR="004A15E7" w:rsidRPr="00383DD9">
        <w:rPr>
          <w:rFonts w:ascii="TH SarabunIT๙" w:hAnsi="TH SarabunIT๙" w:cs="TH SarabunIT๙"/>
          <w:spacing w:val="-4"/>
          <w:sz w:val="32"/>
          <w:szCs w:val="32"/>
        </w:rPr>
        <w:t xml:space="preserve">OTOP </w:t>
      </w:r>
      <w:r w:rsidR="004A15E7" w:rsidRPr="00383DD9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โดยมีคณะกรรมการเครือข่าย </w:t>
      </w:r>
      <w:r w:rsidR="004A15E7" w:rsidRPr="00383DD9">
        <w:rPr>
          <w:rFonts w:ascii="TH SarabunIT๙" w:hAnsi="TH SarabunIT๙" w:cs="TH SarabunIT๙"/>
          <w:spacing w:val="-4"/>
          <w:sz w:val="32"/>
          <w:szCs w:val="32"/>
        </w:rPr>
        <w:t xml:space="preserve">KBO </w:t>
      </w:r>
      <w:r w:rsidR="004A15E7" w:rsidRPr="00383DD9">
        <w:rPr>
          <w:rFonts w:ascii="TH SarabunIT๙" w:hAnsi="TH SarabunIT๙" w:cs="TH SarabunIT๙"/>
          <w:spacing w:val="-4"/>
          <w:sz w:val="32"/>
          <w:szCs w:val="32"/>
          <w:cs/>
        </w:rPr>
        <w:t>จังหวัด ให้ความช่วยเหลือและสนับสนุนการพัฒนาผลิตภัณฑ์ตามแผนฯ</w:t>
      </w:r>
      <w:r w:rsidR="004A15E7" w:rsidRPr="00383DD9">
        <w:rPr>
          <w:rFonts w:ascii="TH SarabunIT๙" w:hAnsi="TH SarabunIT๙" w:cs="TH SarabunIT๙"/>
          <w:sz w:val="32"/>
          <w:szCs w:val="32"/>
          <w:cs/>
        </w:rPr>
        <w:t xml:space="preserve">      </w:t>
      </w:r>
    </w:p>
    <w:p w14:paraId="43ABF51A" w14:textId="77777777" w:rsidR="00F61335" w:rsidRPr="00383DD9" w:rsidRDefault="00834D7A" w:rsidP="00383DD9">
      <w:pPr>
        <w:pStyle w:val="ListParagraph"/>
        <w:numPr>
          <w:ilvl w:val="0"/>
          <w:numId w:val="35"/>
        </w:numPr>
        <w:shd w:val="clear" w:color="auto" w:fill="FFFFFF" w:themeFill="background1"/>
        <w:tabs>
          <w:tab w:val="left" w:pos="851"/>
        </w:tabs>
        <w:ind w:left="567" w:hanging="283"/>
        <w:rPr>
          <w:rFonts w:ascii="TH SarabunIT๙" w:hAnsi="TH SarabunIT๙" w:cs="TH SarabunIT๙"/>
          <w:sz w:val="32"/>
          <w:szCs w:val="32"/>
        </w:rPr>
      </w:pPr>
      <w:r w:rsidRPr="00383DD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ขั้นตอนที่ ๒ พัฒนาผลิตภัณฑ์ </w:t>
      </w:r>
      <w:r w:rsidRPr="00383DD9">
        <w:rPr>
          <w:rFonts w:ascii="TH SarabunIT๙" w:hAnsi="TH SarabunIT๙" w:cs="TH SarabunIT๙"/>
          <w:b/>
          <w:bCs/>
          <w:sz w:val="32"/>
          <w:szCs w:val="32"/>
        </w:rPr>
        <w:t xml:space="preserve">OTOP </w:t>
      </w:r>
      <w:r w:rsidRPr="00383DD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โดยเครือข่ายองค์ความรู้ </w:t>
      </w:r>
      <w:r w:rsidRPr="006A19CE">
        <w:rPr>
          <w:rFonts w:ascii="TH SarabunIT๙" w:hAnsi="TH SarabunIT๙" w:cs="TH SarabunIT๙"/>
          <w:b/>
          <w:bCs/>
          <w:sz w:val="32"/>
          <w:szCs w:val="32"/>
        </w:rPr>
        <w:t>KBO</w:t>
      </w:r>
      <w:r w:rsidRPr="00383DD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จังหวัด</w:t>
      </w:r>
    </w:p>
    <w:p w14:paraId="36E6B652" w14:textId="71AC7C6F" w:rsidR="00AC616F" w:rsidRPr="00383DD9" w:rsidRDefault="00AC616F" w:rsidP="00383DD9">
      <w:pPr>
        <w:ind w:firstLine="597"/>
        <w:jc w:val="thaiDistribute"/>
        <w:rPr>
          <w:rFonts w:ascii="TH SarabunIT๙" w:hAnsi="TH SarabunIT๙" w:cs="TH SarabunIT๙"/>
          <w:sz w:val="32"/>
          <w:szCs w:val="32"/>
        </w:rPr>
      </w:pPr>
      <w:r w:rsidRPr="00383DD9">
        <w:rPr>
          <w:rFonts w:ascii="TH SarabunIT๙" w:hAnsi="TH SarabunIT๙" w:cs="TH SarabunIT๙"/>
          <w:sz w:val="32"/>
          <w:szCs w:val="32"/>
          <w:cs/>
        </w:rPr>
        <w:t>2.</w:t>
      </w:r>
      <w:r w:rsidR="00F96248" w:rsidRPr="00383DD9">
        <w:rPr>
          <w:rFonts w:ascii="TH SarabunIT๙" w:hAnsi="TH SarabunIT๙" w:cs="TH SarabunIT๙"/>
          <w:sz w:val="32"/>
          <w:szCs w:val="32"/>
          <w:cs/>
        </w:rPr>
        <w:t>๑</w:t>
      </w:r>
      <w:r w:rsidRPr="00383DD9">
        <w:rPr>
          <w:rFonts w:ascii="TH SarabunIT๙" w:hAnsi="TH SarabunIT๙" w:cs="TH SarabunIT๙"/>
          <w:sz w:val="32"/>
          <w:szCs w:val="32"/>
          <w:cs/>
        </w:rPr>
        <w:t xml:space="preserve"> คณะกรรมการเครือข่าย</w:t>
      </w:r>
      <w:r w:rsidRPr="00383DD9">
        <w:rPr>
          <w:rFonts w:ascii="TH SarabunIT๙" w:hAnsi="TH SarabunIT๙" w:cs="TH SarabunIT๙"/>
          <w:sz w:val="32"/>
          <w:szCs w:val="32"/>
        </w:rPr>
        <w:t xml:space="preserve"> KBO</w:t>
      </w:r>
      <w:r w:rsidRPr="00383DD9">
        <w:rPr>
          <w:rFonts w:ascii="TH SarabunIT๙" w:hAnsi="TH SarabunIT๙" w:cs="TH SarabunIT๙"/>
          <w:sz w:val="32"/>
          <w:szCs w:val="32"/>
          <w:cs/>
        </w:rPr>
        <w:t xml:space="preserve"> จังหวัด</w:t>
      </w:r>
      <w:r w:rsidR="00F96248" w:rsidRPr="00383DD9">
        <w:rPr>
          <w:rFonts w:ascii="TH SarabunIT๙" w:hAnsi="TH SarabunIT๙" w:cs="TH SarabunIT๙"/>
          <w:sz w:val="32"/>
          <w:szCs w:val="32"/>
          <w:cs/>
        </w:rPr>
        <w:t xml:space="preserve"> ประสานความร่วมมือกับหน่วยงานภาคีภาครัฐ เอกชน หรือสถาบันการศึกษา ให้การสนับสนุนกลุ่มผู้ผลิต ผู้ประกอบการ </w:t>
      </w:r>
      <w:r w:rsidR="00F96248" w:rsidRPr="00383DD9">
        <w:rPr>
          <w:rFonts w:ascii="TH SarabunIT๙" w:hAnsi="TH SarabunIT๙" w:cs="TH SarabunIT๙"/>
          <w:sz w:val="32"/>
          <w:szCs w:val="32"/>
        </w:rPr>
        <w:t xml:space="preserve">OTOP </w:t>
      </w:r>
      <w:r w:rsidR="00F96248" w:rsidRPr="00383DD9">
        <w:rPr>
          <w:rFonts w:ascii="TH SarabunIT๙" w:hAnsi="TH SarabunIT๙" w:cs="TH SarabunIT๙"/>
          <w:sz w:val="32"/>
          <w:szCs w:val="32"/>
          <w:cs/>
        </w:rPr>
        <w:t>ตามความต้องการของกลุ่ม โดยทำเป็นหนังสือ</w:t>
      </w:r>
      <w:r w:rsidR="00865008">
        <w:rPr>
          <w:rFonts w:ascii="TH SarabunIT๙" w:hAnsi="TH SarabunIT๙" w:cs="TH SarabunIT๙" w:hint="cs"/>
          <w:sz w:val="32"/>
          <w:szCs w:val="32"/>
          <w:cs/>
        </w:rPr>
        <w:t>ไ</w:t>
      </w:r>
      <w:r w:rsidR="00F96248" w:rsidRPr="00383DD9">
        <w:rPr>
          <w:rFonts w:ascii="TH SarabunIT๙" w:hAnsi="TH SarabunIT๙" w:cs="TH SarabunIT๙"/>
          <w:sz w:val="32"/>
          <w:szCs w:val="32"/>
          <w:cs/>
        </w:rPr>
        <w:t xml:space="preserve">ปยังหน่วยงานพร้อมแนบแผนการพัฒนาผลิตภัณฑ์ของกลุ่มฯ  </w:t>
      </w:r>
      <w:r w:rsidRPr="00383DD9">
        <w:rPr>
          <w:rFonts w:ascii="TH SarabunIT๙" w:hAnsi="TH SarabunIT๙" w:cs="TH SarabunIT๙"/>
          <w:sz w:val="32"/>
          <w:szCs w:val="32"/>
          <w:cs/>
        </w:rPr>
        <w:tab/>
      </w:r>
    </w:p>
    <w:p w14:paraId="4BED3364" w14:textId="77777777" w:rsidR="00AC616F" w:rsidRPr="00383DD9" w:rsidRDefault="00AC616F" w:rsidP="00383DD9">
      <w:pPr>
        <w:ind w:firstLine="597"/>
        <w:jc w:val="thaiDistribute"/>
        <w:rPr>
          <w:rFonts w:ascii="TH SarabunIT๙" w:hAnsi="TH SarabunIT๙" w:cs="TH SarabunIT๙"/>
          <w:sz w:val="32"/>
          <w:szCs w:val="32"/>
        </w:rPr>
      </w:pPr>
      <w:r w:rsidRPr="00383DD9">
        <w:rPr>
          <w:rFonts w:ascii="TH SarabunIT๙" w:hAnsi="TH SarabunIT๙" w:cs="TH SarabunIT๙"/>
          <w:sz w:val="32"/>
          <w:szCs w:val="32"/>
          <w:cs/>
        </w:rPr>
        <w:t>๒.</w:t>
      </w:r>
      <w:r w:rsidR="00F96248" w:rsidRPr="00383DD9">
        <w:rPr>
          <w:rFonts w:ascii="TH SarabunIT๙" w:hAnsi="TH SarabunIT๙" w:cs="TH SarabunIT๙"/>
          <w:sz w:val="32"/>
          <w:szCs w:val="32"/>
          <w:cs/>
        </w:rPr>
        <w:t>๒</w:t>
      </w:r>
      <w:r w:rsidRPr="00383DD9">
        <w:rPr>
          <w:rFonts w:ascii="TH SarabunIT๙" w:hAnsi="TH SarabunIT๙" w:cs="TH SarabunIT๙"/>
          <w:sz w:val="32"/>
          <w:szCs w:val="32"/>
          <w:cs/>
        </w:rPr>
        <w:t xml:space="preserve"> พัฒนาผลิตภัณฑ์ </w:t>
      </w:r>
      <w:r w:rsidRPr="00383DD9">
        <w:rPr>
          <w:rFonts w:ascii="TH SarabunIT๙" w:hAnsi="TH SarabunIT๙" w:cs="TH SarabunIT๙"/>
          <w:sz w:val="32"/>
          <w:szCs w:val="32"/>
        </w:rPr>
        <w:t>OTOP</w:t>
      </w:r>
      <w:r w:rsidR="00F96248" w:rsidRPr="00383DD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83DD9">
        <w:rPr>
          <w:rFonts w:ascii="TH SarabunIT๙" w:hAnsi="TH SarabunIT๙" w:cs="TH SarabunIT๙"/>
          <w:sz w:val="32"/>
          <w:szCs w:val="32"/>
          <w:cs/>
        </w:rPr>
        <w:t xml:space="preserve">ของกลุ่มผู้ผลิต ผู้ประกอบการ </w:t>
      </w:r>
      <w:r w:rsidRPr="00383DD9">
        <w:rPr>
          <w:rFonts w:ascii="TH SarabunIT๙" w:hAnsi="TH SarabunIT๙" w:cs="TH SarabunIT๙"/>
          <w:sz w:val="32"/>
          <w:szCs w:val="32"/>
        </w:rPr>
        <w:t xml:space="preserve">OTOP </w:t>
      </w:r>
      <w:r w:rsidRPr="00383DD9">
        <w:rPr>
          <w:rFonts w:ascii="TH SarabunIT๙" w:hAnsi="TH SarabunIT๙" w:cs="TH SarabunIT๙"/>
          <w:sz w:val="32"/>
          <w:szCs w:val="32"/>
          <w:cs/>
        </w:rPr>
        <w:t>เป้าหมาย ตามแผนการพัฒนา</w:t>
      </w:r>
      <w:r w:rsidR="00F96248" w:rsidRPr="00865008">
        <w:rPr>
          <w:rFonts w:ascii="TH SarabunIT๙" w:hAnsi="TH SarabunIT๙" w:cs="TH SarabunIT๙"/>
          <w:spacing w:val="-8"/>
          <w:sz w:val="32"/>
          <w:szCs w:val="32"/>
          <w:cs/>
        </w:rPr>
        <w:t>ผลิตภัณฑ์ เช่น การยกระดับคุณภาพ</w:t>
      </w:r>
      <w:r w:rsidRPr="00865008">
        <w:rPr>
          <w:rFonts w:ascii="TH SarabunIT๙" w:hAnsi="TH SarabunIT๙" w:cs="TH SarabunIT๙"/>
          <w:spacing w:val="-8"/>
          <w:sz w:val="32"/>
          <w:szCs w:val="32"/>
          <w:cs/>
        </w:rPr>
        <w:t>ผลิตภัณฑ์ ทิศทางแนวโน้มก</w:t>
      </w:r>
      <w:r w:rsidR="009D7B9F" w:rsidRPr="00865008">
        <w:rPr>
          <w:rFonts w:ascii="TH SarabunIT๙" w:hAnsi="TH SarabunIT๙" w:cs="TH SarabunIT๙"/>
          <w:spacing w:val="-8"/>
          <w:sz w:val="32"/>
          <w:szCs w:val="32"/>
          <w:cs/>
        </w:rPr>
        <w:t>ารตลาด การออกแบบผลิตภัณฑ์</w:t>
      </w:r>
      <w:r w:rsidRPr="00865008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การสร้างแบรนด์</w:t>
      </w:r>
      <w:r w:rsidRPr="00383DD9">
        <w:rPr>
          <w:rFonts w:ascii="TH SarabunIT๙" w:hAnsi="TH SarabunIT๙" w:cs="TH SarabunIT๙"/>
          <w:sz w:val="32"/>
          <w:szCs w:val="32"/>
          <w:cs/>
        </w:rPr>
        <w:t xml:space="preserve"> เรื่องราวของผลิตภัณฑ์ การเพิ่มมูลค่า ความคิดริเริ่มนวัตกรรม สร้างสรรค์ พัฒนาผลิตภัณฑ์ตามความเหมาะสมของแต่ละผลิตภัณฑ์ การลงพื้นที่ไปให้องค์ความรู้ คำแนะนำปรึกษา ณ สถานที่ผลิตในเชิงลึก </w:t>
      </w:r>
    </w:p>
    <w:p w14:paraId="65D967BB" w14:textId="77777777" w:rsidR="00AC616F" w:rsidRPr="00383DD9" w:rsidRDefault="00AC616F" w:rsidP="00383DD9">
      <w:pPr>
        <w:ind w:firstLine="597"/>
        <w:jc w:val="thaiDistribute"/>
        <w:rPr>
          <w:rFonts w:ascii="TH SarabunIT๙" w:hAnsi="TH SarabunIT๙" w:cs="TH SarabunIT๙"/>
          <w:sz w:val="32"/>
          <w:szCs w:val="32"/>
        </w:rPr>
      </w:pPr>
      <w:r w:rsidRPr="00383DD9">
        <w:rPr>
          <w:rFonts w:ascii="TH SarabunIT๙" w:hAnsi="TH SarabunIT๙" w:cs="TH SarabunIT๙"/>
          <w:sz w:val="32"/>
          <w:szCs w:val="32"/>
          <w:cs/>
        </w:rPr>
        <w:t>๒.</w:t>
      </w:r>
      <w:r w:rsidR="00F96248" w:rsidRPr="00383DD9">
        <w:rPr>
          <w:rFonts w:ascii="TH SarabunIT๙" w:hAnsi="TH SarabunIT๙" w:cs="TH SarabunIT๙"/>
          <w:sz w:val="32"/>
          <w:szCs w:val="32"/>
          <w:cs/>
        </w:rPr>
        <w:t>๓</w:t>
      </w:r>
      <w:r w:rsidRPr="00383DD9">
        <w:rPr>
          <w:rFonts w:ascii="TH SarabunIT๙" w:hAnsi="TH SarabunIT๙" w:cs="TH SarabunIT๙"/>
          <w:sz w:val="32"/>
          <w:szCs w:val="32"/>
          <w:cs/>
        </w:rPr>
        <w:t xml:space="preserve"> คณะกรรมการเครือข่าย </w:t>
      </w:r>
      <w:r w:rsidRPr="00383DD9">
        <w:rPr>
          <w:rFonts w:ascii="TH SarabunIT๙" w:hAnsi="TH SarabunIT๙" w:cs="TH SarabunIT๙"/>
          <w:sz w:val="32"/>
          <w:szCs w:val="32"/>
        </w:rPr>
        <w:t xml:space="preserve">KBO </w:t>
      </w:r>
      <w:r w:rsidRPr="00383DD9">
        <w:rPr>
          <w:rFonts w:ascii="TH SarabunIT๙" w:hAnsi="TH SarabunIT๙" w:cs="TH SarabunIT๙"/>
          <w:sz w:val="32"/>
          <w:szCs w:val="32"/>
          <w:cs/>
        </w:rPr>
        <w:t>จังหวัด ติดตามสนับสน</w:t>
      </w:r>
      <w:r w:rsidR="009D7B9F" w:rsidRPr="00383DD9">
        <w:rPr>
          <w:rFonts w:ascii="TH SarabunIT๙" w:hAnsi="TH SarabunIT๙" w:cs="TH SarabunIT๙"/>
          <w:sz w:val="32"/>
          <w:szCs w:val="32"/>
          <w:cs/>
        </w:rPr>
        <w:t>ุนการพัฒนาผลิตภัณฑ์ที่ได้รับ</w:t>
      </w:r>
      <w:r w:rsidRPr="00383DD9">
        <w:rPr>
          <w:rFonts w:ascii="TH SarabunIT๙" w:hAnsi="TH SarabunIT๙" w:cs="TH SarabunIT๙"/>
          <w:sz w:val="32"/>
          <w:szCs w:val="32"/>
          <w:cs/>
        </w:rPr>
        <w:t>การพัฒนา</w:t>
      </w:r>
      <w:r w:rsidR="00F96248" w:rsidRPr="00383DD9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606D5A0E" w14:textId="77777777" w:rsidR="00AC616F" w:rsidRPr="00383DD9" w:rsidRDefault="00AC616F" w:rsidP="00383DD9">
      <w:pPr>
        <w:ind w:firstLine="597"/>
        <w:jc w:val="thaiDistribute"/>
        <w:rPr>
          <w:rFonts w:ascii="TH SarabunIT๙" w:hAnsi="TH SarabunIT๙" w:cs="TH SarabunIT๙"/>
          <w:sz w:val="32"/>
          <w:szCs w:val="32"/>
        </w:rPr>
      </w:pPr>
      <w:r w:rsidRPr="00383DD9">
        <w:rPr>
          <w:rFonts w:ascii="TH SarabunIT๙" w:hAnsi="TH SarabunIT๙" w:cs="TH SarabunIT๙"/>
          <w:sz w:val="32"/>
          <w:szCs w:val="32"/>
          <w:cs/>
        </w:rPr>
        <w:t>๒.</w:t>
      </w:r>
      <w:r w:rsidR="00F96248" w:rsidRPr="00383DD9">
        <w:rPr>
          <w:rFonts w:ascii="TH SarabunIT๙" w:hAnsi="TH SarabunIT๙" w:cs="TH SarabunIT๙"/>
          <w:sz w:val="32"/>
          <w:szCs w:val="32"/>
          <w:cs/>
        </w:rPr>
        <w:t>๔</w:t>
      </w:r>
      <w:r w:rsidRPr="00383DD9">
        <w:rPr>
          <w:rFonts w:ascii="TH SarabunIT๙" w:hAnsi="TH SarabunIT๙" w:cs="TH SarabunIT๙"/>
          <w:sz w:val="32"/>
          <w:szCs w:val="32"/>
          <w:cs/>
        </w:rPr>
        <w:t xml:space="preserve"> กลุ่มผู้ผลิต ผู้ประกอบการ </w:t>
      </w:r>
      <w:r w:rsidRPr="00383DD9">
        <w:rPr>
          <w:rFonts w:ascii="TH SarabunIT๙" w:hAnsi="TH SarabunIT๙" w:cs="TH SarabunIT๙"/>
          <w:sz w:val="32"/>
          <w:szCs w:val="32"/>
        </w:rPr>
        <w:t xml:space="preserve">OTOP </w:t>
      </w:r>
      <w:r w:rsidRPr="00383DD9">
        <w:rPr>
          <w:rFonts w:ascii="TH SarabunIT๙" w:hAnsi="TH SarabunIT๙" w:cs="TH SarabunIT๙"/>
          <w:sz w:val="32"/>
          <w:szCs w:val="32"/>
          <w:cs/>
        </w:rPr>
        <w:t xml:space="preserve">นำผลิตภัณฑ์ที่ได้รับการพัฒนา ทำการทดสอบตลาดเพื่อนำข้อมูลมาปรับปรุงผลิตภัณฑ์ ให้เป็นที่ต้องการของตลาดมากที่สุด                                          </w:t>
      </w:r>
    </w:p>
    <w:p w14:paraId="5E24C538" w14:textId="77777777" w:rsidR="00AC616F" w:rsidRPr="00383DD9" w:rsidRDefault="00AC616F" w:rsidP="00383DD9">
      <w:pPr>
        <w:tabs>
          <w:tab w:val="left" w:pos="1276"/>
        </w:tabs>
        <w:ind w:firstLine="597"/>
        <w:jc w:val="thaiDistribute"/>
        <w:rPr>
          <w:rFonts w:ascii="TH SarabunIT๙" w:hAnsi="TH SarabunIT๙" w:cs="TH SarabunIT๙"/>
          <w:sz w:val="32"/>
          <w:szCs w:val="32"/>
        </w:rPr>
      </w:pPr>
      <w:r w:rsidRPr="00383DD9">
        <w:rPr>
          <w:rFonts w:ascii="TH SarabunIT๙" w:hAnsi="TH SarabunIT๙" w:cs="TH SarabunIT๙"/>
          <w:sz w:val="32"/>
          <w:szCs w:val="32"/>
          <w:cs/>
        </w:rPr>
        <w:t>๒.</w:t>
      </w:r>
      <w:r w:rsidR="00F96248" w:rsidRPr="00383DD9">
        <w:rPr>
          <w:rFonts w:ascii="TH SarabunIT๙" w:hAnsi="TH SarabunIT๙" w:cs="TH SarabunIT๙"/>
          <w:sz w:val="32"/>
          <w:szCs w:val="32"/>
          <w:cs/>
        </w:rPr>
        <w:t>๕</w:t>
      </w:r>
      <w:r w:rsidRPr="00383DD9">
        <w:rPr>
          <w:rFonts w:ascii="TH SarabunIT๙" w:hAnsi="TH SarabunIT๙" w:cs="TH SarabunIT๙"/>
          <w:sz w:val="32"/>
          <w:szCs w:val="32"/>
          <w:cs/>
        </w:rPr>
        <w:t xml:space="preserve"> จังหวัดสนับสนุนให้ผลิตภัณฑ์ </w:t>
      </w:r>
      <w:r w:rsidRPr="00383DD9">
        <w:rPr>
          <w:rFonts w:ascii="TH SarabunIT๙" w:hAnsi="TH SarabunIT๙" w:cs="TH SarabunIT๙"/>
          <w:sz w:val="32"/>
          <w:szCs w:val="32"/>
        </w:rPr>
        <w:t xml:space="preserve">OTOP </w:t>
      </w:r>
      <w:r w:rsidRPr="00383DD9">
        <w:rPr>
          <w:rFonts w:ascii="TH SarabunIT๙" w:hAnsi="TH SarabunIT๙" w:cs="TH SarabunIT๙"/>
          <w:sz w:val="32"/>
          <w:szCs w:val="32"/>
          <w:cs/>
        </w:rPr>
        <w:t xml:space="preserve">ของกลุ่มผู้ผลิต ผู้ประกอบการ </w:t>
      </w:r>
      <w:r w:rsidRPr="00383DD9">
        <w:rPr>
          <w:rFonts w:ascii="TH SarabunIT๙" w:hAnsi="TH SarabunIT๙" w:cs="TH SarabunIT๙"/>
          <w:sz w:val="32"/>
          <w:szCs w:val="32"/>
        </w:rPr>
        <w:t>OTOP</w:t>
      </w:r>
      <w:r w:rsidRPr="00383DD9">
        <w:rPr>
          <w:rFonts w:ascii="TH SarabunIT๙" w:hAnsi="TH SarabunIT๙" w:cs="TH SarabunIT๙"/>
          <w:sz w:val="32"/>
          <w:szCs w:val="32"/>
          <w:cs/>
        </w:rPr>
        <w:t xml:space="preserve"> เป้าหมายมีช่องทาง</w:t>
      </w:r>
      <w:r w:rsidR="00383DD9"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Pr="00383DD9">
        <w:rPr>
          <w:rFonts w:ascii="TH SarabunIT๙" w:hAnsi="TH SarabunIT๙" w:cs="TH SarabunIT๙"/>
          <w:sz w:val="32"/>
          <w:szCs w:val="32"/>
          <w:cs/>
        </w:rPr>
        <w:t xml:space="preserve">ในการแสดงและจำหน่ายในตลาด </w:t>
      </w:r>
      <w:r w:rsidR="00383DD9">
        <w:rPr>
          <w:rFonts w:ascii="TH SarabunIT๙" w:hAnsi="TH SarabunIT๙" w:cs="TH SarabunIT๙"/>
          <w:sz w:val="32"/>
          <w:szCs w:val="32"/>
          <w:cs/>
        </w:rPr>
        <w:t>เช่น</w:t>
      </w:r>
      <w:r w:rsidR="00F96248" w:rsidRPr="00383DD9">
        <w:rPr>
          <w:rFonts w:ascii="TH SarabunIT๙" w:hAnsi="TH SarabunIT๙" w:cs="TH SarabunIT๙"/>
          <w:sz w:val="32"/>
          <w:szCs w:val="32"/>
          <w:cs/>
        </w:rPr>
        <w:t xml:space="preserve"> การแนะนำหรือประสานกับแหล่งจำหน่ายให้นำผลิตภั</w:t>
      </w:r>
      <w:r w:rsidR="00383DD9">
        <w:rPr>
          <w:rFonts w:ascii="TH SarabunIT๙" w:hAnsi="TH SarabunIT๙" w:cs="TH SarabunIT๙"/>
          <w:sz w:val="32"/>
          <w:szCs w:val="32"/>
          <w:cs/>
        </w:rPr>
        <w:t xml:space="preserve">ณฑ์ไปจำหน่ายในร้านค้าสะดวกซื้อ ตลาดประชารัฐ ร้านค้าสวัสดิการของรัฐ </w:t>
      </w:r>
      <w:r w:rsidR="00F96248" w:rsidRPr="00383DD9">
        <w:rPr>
          <w:rFonts w:ascii="TH SarabunIT๙" w:hAnsi="TH SarabunIT๙" w:cs="TH SarabunIT๙"/>
          <w:sz w:val="32"/>
          <w:szCs w:val="32"/>
          <w:cs/>
        </w:rPr>
        <w:t>งานอื่น</w:t>
      </w:r>
      <w:r w:rsidR="00383DD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96248" w:rsidRPr="00383DD9">
        <w:rPr>
          <w:rFonts w:ascii="TH SarabunIT๙" w:hAnsi="TH SarabunIT๙" w:cs="TH SarabunIT๙"/>
          <w:sz w:val="32"/>
          <w:szCs w:val="32"/>
          <w:cs/>
        </w:rPr>
        <w:t>ๆ ที่หน่วยงานราชการจัด เป็นต้น</w:t>
      </w:r>
      <w:r w:rsidRPr="00383DD9">
        <w:rPr>
          <w:rFonts w:ascii="TH SarabunIT๙" w:hAnsi="TH SarabunIT๙" w:cs="TH SarabunIT๙"/>
          <w:sz w:val="32"/>
          <w:szCs w:val="32"/>
          <w:cs/>
        </w:rPr>
        <w:t xml:space="preserve">         </w:t>
      </w:r>
    </w:p>
    <w:p w14:paraId="43AED208" w14:textId="77777777" w:rsidR="00AC616F" w:rsidRPr="00383DD9" w:rsidRDefault="00AC616F" w:rsidP="00383DD9">
      <w:pPr>
        <w:tabs>
          <w:tab w:val="left" w:pos="1276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383DD9">
        <w:rPr>
          <w:rFonts w:ascii="TH SarabunIT๙" w:hAnsi="TH SarabunIT๙" w:cs="TH SarabunIT๙"/>
          <w:sz w:val="32"/>
          <w:szCs w:val="32"/>
          <w:cs/>
        </w:rPr>
        <w:t xml:space="preserve">        ๒.</w:t>
      </w:r>
      <w:r w:rsidR="00F96248" w:rsidRPr="00383DD9">
        <w:rPr>
          <w:rFonts w:ascii="TH SarabunIT๙" w:hAnsi="TH SarabunIT๙" w:cs="TH SarabunIT๙"/>
          <w:sz w:val="32"/>
          <w:szCs w:val="32"/>
          <w:cs/>
        </w:rPr>
        <w:t>๖</w:t>
      </w:r>
      <w:r w:rsidR="00C530CF" w:rsidRPr="00383DD9">
        <w:rPr>
          <w:rFonts w:ascii="TH SarabunIT๙" w:hAnsi="TH SarabunIT๙" w:cs="TH SarabunIT๙"/>
          <w:sz w:val="32"/>
          <w:szCs w:val="32"/>
          <w:cs/>
        </w:rPr>
        <w:t xml:space="preserve"> จังหวัดจัดเวทีประชุม</w:t>
      </w:r>
      <w:r w:rsidRPr="00383DD9">
        <w:rPr>
          <w:rFonts w:ascii="TH SarabunIT๙" w:hAnsi="TH SarabunIT๙" w:cs="TH SarabunIT๙"/>
          <w:sz w:val="32"/>
          <w:szCs w:val="32"/>
          <w:cs/>
        </w:rPr>
        <w:t xml:space="preserve">คัดเลือกผลิตภัณฑ์ </w:t>
      </w:r>
      <w:r w:rsidRPr="00383DD9">
        <w:rPr>
          <w:rFonts w:ascii="TH SarabunIT๙" w:hAnsi="TH SarabunIT๙" w:cs="TH SarabunIT๙"/>
          <w:sz w:val="32"/>
          <w:szCs w:val="32"/>
        </w:rPr>
        <w:t xml:space="preserve">OTOP </w:t>
      </w:r>
      <w:r w:rsidRPr="00383DD9">
        <w:rPr>
          <w:rFonts w:ascii="TH SarabunIT๙" w:hAnsi="TH SarabunIT๙" w:cs="TH SarabunIT๙"/>
          <w:sz w:val="32"/>
          <w:szCs w:val="32"/>
          <w:cs/>
        </w:rPr>
        <w:t xml:space="preserve">เป้าหมาย จำนวน 1 ผลิตภัณฑ์ </w:t>
      </w:r>
      <w:r w:rsidRPr="00383DD9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เป็นผลิตภัณฑ์ประเภทกลุ่มผู้ผลิตชุมชน</w:t>
      </w:r>
      <w:r w:rsidRPr="00383DD9">
        <w:rPr>
          <w:rFonts w:ascii="TH SarabunIT๙" w:hAnsi="TH SarabunIT๙" w:cs="TH SarabunIT๙"/>
          <w:sz w:val="32"/>
          <w:szCs w:val="32"/>
          <w:cs/>
        </w:rPr>
        <w:t xml:space="preserve"> ที่มีความโดดเด่น มีนวัตกรรม เข้าร่วมประกวดและเผยแพร่ผลการดำเนินงานเครือข่ายองค์ความรู้</w:t>
      </w:r>
      <w:r w:rsidRPr="00383DD9">
        <w:rPr>
          <w:rFonts w:ascii="TH SarabunIT๙" w:hAnsi="TH SarabunIT๙" w:cs="TH SarabunIT๙"/>
          <w:sz w:val="32"/>
          <w:szCs w:val="32"/>
        </w:rPr>
        <w:t xml:space="preserve"> KBO</w:t>
      </w:r>
      <w:r w:rsidRPr="00383DD9">
        <w:rPr>
          <w:rFonts w:ascii="TH SarabunIT๙" w:hAnsi="TH SarabunIT๙" w:cs="TH SarabunIT๙"/>
          <w:sz w:val="32"/>
          <w:szCs w:val="32"/>
          <w:cs/>
        </w:rPr>
        <w:t xml:space="preserve"> จังหวัด </w:t>
      </w:r>
    </w:p>
    <w:p w14:paraId="24BC4AD5" w14:textId="77777777" w:rsidR="00AC616F" w:rsidRPr="00383DD9" w:rsidRDefault="00AC616F" w:rsidP="00383DD9">
      <w:pPr>
        <w:tabs>
          <w:tab w:val="left" w:pos="1274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383DD9">
        <w:rPr>
          <w:rFonts w:ascii="TH SarabunIT๙" w:hAnsi="TH SarabunIT๙" w:cs="TH SarabunIT๙"/>
          <w:sz w:val="32"/>
          <w:szCs w:val="32"/>
          <w:cs/>
        </w:rPr>
        <w:t xml:space="preserve">        ๒.</w:t>
      </w:r>
      <w:r w:rsidR="00383DD9">
        <w:rPr>
          <w:rFonts w:ascii="TH SarabunIT๙" w:hAnsi="TH SarabunIT๙" w:cs="TH SarabunIT๙" w:hint="cs"/>
          <w:sz w:val="32"/>
          <w:szCs w:val="32"/>
          <w:cs/>
        </w:rPr>
        <w:t>7</w:t>
      </w:r>
      <w:r w:rsidRPr="00383DD9">
        <w:rPr>
          <w:rFonts w:ascii="TH SarabunIT๙" w:hAnsi="TH SarabunIT๙" w:cs="TH SarabunIT๙"/>
          <w:sz w:val="32"/>
          <w:szCs w:val="32"/>
          <w:cs/>
        </w:rPr>
        <w:t xml:space="preserve"> จังหวัดนำผลิตภัณฑ์มาจัดแสดง และร่วมประกวดผลงานในส่วนกลาง</w:t>
      </w:r>
    </w:p>
    <w:p w14:paraId="668FA39F" w14:textId="77777777" w:rsidR="00C530CF" w:rsidRPr="00383DD9" w:rsidRDefault="00C530CF" w:rsidP="00383DD9">
      <w:pPr>
        <w:tabs>
          <w:tab w:val="left" w:pos="1274"/>
        </w:tabs>
        <w:jc w:val="thaiDistribute"/>
        <w:rPr>
          <w:rFonts w:ascii="TH SarabunIT๙" w:hAnsi="TH SarabunIT๙" w:cs="TH SarabunIT๙"/>
          <w:sz w:val="12"/>
          <w:szCs w:val="12"/>
        </w:rPr>
      </w:pPr>
    </w:p>
    <w:p w14:paraId="2F84E739" w14:textId="77777777" w:rsidR="00AC616F" w:rsidRPr="00383DD9" w:rsidRDefault="00383DD9" w:rsidP="00383DD9">
      <w:pPr>
        <w:tabs>
          <w:tab w:val="left" w:pos="1336"/>
        </w:tabs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ตัวชี้วัดกิจกรรม </w:t>
      </w:r>
      <w:r w:rsidR="00AC616F" w:rsidRPr="00383DD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</w:p>
    <w:p w14:paraId="18A75518" w14:textId="77777777" w:rsidR="00AC616F" w:rsidRPr="00383DD9" w:rsidRDefault="00AC616F" w:rsidP="00383DD9">
      <w:pPr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383DD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83DD9">
        <w:rPr>
          <w:rFonts w:ascii="TH SarabunIT๙" w:hAnsi="TH SarabunIT๙" w:cs="TH SarabunIT๙"/>
          <w:sz w:val="32"/>
          <w:szCs w:val="32"/>
          <w:cs/>
        </w:rPr>
        <w:t>๑.</w:t>
      </w:r>
      <w:r w:rsidRPr="00383DD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383DD9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ผลิตภัณฑ์ จำนวน </w:t>
      </w:r>
      <w:r w:rsidRPr="00383DD9">
        <w:rPr>
          <w:rFonts w:ascii="TH SarabunIT๙" w:hAnsi="TH SarabunIT๙" w:cs="TH SarabunIT๙"/>
          <w:spacing w:val="-4"/>
          <w:sz w:val="32"/>
          <w:szCs w:val="32"/>
        </w:rPr>
        <w:t>20</w:t>
      </w:r>
      <w:r w:rsidRPr="00383DD9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ผลิตภัณฑ์ ได้รับการพัฒนาและมีมูลค่าเพิ</w:t>
      </w:r>
      <w:r w:rsidR="00383DD9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่มขึ้น และผ่านเกณฑ์ชี้วัด </w:t>
      </w:r>
      <w:r w:rsidRPr="00383DD9">
        <w:rPr>
          <w:rFonts w:ascii="TH SarabunIT๙" w:hAnsi="TH SarabunIT๙" w:cs="TH SarabunIT๙"/>
          <w:sz w:val="32"/>
          <w:szCs w:val="32"/>
          <w:cs/>
        </w:rPr>
        <w:t>4 ใน 6 โดยต้องผ่านเกณฑ์ข้อ 1 และ 2 ดังต่อไปนี้</w:t>
      </w:r>
    </w:p>
    <w:p w14:paraId="667835F6" w14:textId="77777777" w:rsidR="00AC616F" w:rsidRPr="00383DD9" w:rsidRDefault="00AC616F" w:rsidP="00383DD9">
      <w:pPr>
        <w:rPr>
          <w:rFonts w:ascii="TH SarabunIT๙" w:hAnsi="TH SarabunIT๙" w:cs="TH SarabunIT๙"/>
          <w:sz w:val="32"/>
          <w:szCs w:val="32"/>
        </w:rPr>
      </w:pPr>
      <w:r w:rsidRPr="00383DD9">
        <w:rPr>
          <w:rFonts w:ascii="TH SarabunIT๙" w:hAnsi="TH SarabunIT๙" w:cs="TH SarabunIT๙"/>
          <w:sz w:val="32"/>
          <w:szCs w:val="32"/>
          <w:cs/>
        </w:rPr>
        <w:tab/>
      </w:r>
      <w:r w:rsidR="00383DD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83DD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383DD9">
        <w:rPr>
          <w:rFonts w:ascii="TH SarabunIT๙" w:hAnsi="TH SarabunIT๙" w:cs="TH SarabunIT๙"/>
          <w:sz w:val="32"/>
          <w:szCs w:val="32"/>
          <w:cs/>
        </w:rPr>
        <w:t>1) เข้าสู่กระบวนการขอรับรองมาตรฐานผลิตภัณฑ์ที่ได้ร</w:t>
      </w:r>
      <w:r w:rsidR="00C530CF" w:rsidRPr="00383DD9">
        <w:rPr>
          <w:rFonts w:ascii="TH SarabunIT๙" w:hAnsi="TH SarabunIT๙" w:cs="TH SarabunIT๙"/>
          <w:sz w:val="32"/>
          <w:szCs w:val="32"/>
          <w:cs/>
        </w:rPr>
        <w:t>ับการยอมรับในระดับพื้นฐาน</w:t>
      </w:r>
    </w:p>
    <w:p w14:paraId="2CBAF9B5" w14:textId="5BD528E1" w:rsidR="00AC616F" w:rsidRPr="00383DD9" w:rsidRDefault="00AC616F" w:rsidP="00383DD9">
      <w:pPr>
        <w:rPr>
          <w:rFonts w:ascii="TH SarabunIT๙" w:hAnsi="TH SarabunIT๙" w:cs="TH SarabunIT๙"/>
          <w:sz w:val="32"/>
          <w:szCs w:val="32"/>
        </w:rPr>
      </w:pPr>
      <w:r w:rsidRPr="00383DD9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="00383DD9">
        <w:rPr>
          <w:rFonts w:ascii="TH SarabunIT๙" w:hAnsi="TH SarabunIT๙" w:cs="TH SarabunIT๙"/>
          <w:sz w:val="32"/>
          <w:szCs w:val="32"/>
          <w:cs/>
        </w:rPr>
        <w:tab/>
      </w:r>
      <w:r w:rsidR="00383DD9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CC4355">
        <w:rPr>
          <w:rFonts w:ascii="TH SarabunIT๙" w:hAnsi="TH SarabunIT๙" w:cs="TH SarabunIT๙"/>
          <w:sz w:val="32"/>
          <w:szCs w:val="32"/>
          <w:cs/>
        </w:rPr>
        <w:t xml:space="preserve">2) มีการพัฒนารูปแบบผลิตภัณฑ์ </w:t>
      </w:r>
      <w:r w:rsidRPr="00383DD9">
        <w:rPr>
          <w:rFonts w:ascii="TH SarabunIT๙" w:hAnsi="TH SarabunIT๙" w:cs="TH SarabunIT๙"/>
          <w:sz w:val="32"/>
          <w:szCs w:val="32"/>
          <w:cs/>
        </w:rPr>
        <w:t>ออกแบบผลิตภัณฑ์ ออกแบบบรรจุภัณฑ์ ที่มีคุณภาพ</w:t>
      </w:r>
    </w:p>
    <w:p w14:paraId="1C0A5857" w14:textId="77777777" w:rsidR="00AC616F" w:rsidRPr="00383DD9" w:rsidRDefault="00383DD9" w:rsidP="00383DD9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AC616F" w:rsidRPr="00383DD9">
        <w:rPr>
          <w:rFonts w:ascii="TH SarabunIT๙" w:hAnsi="TH SarabunIT๙" w:cs="TH SarabunIT๙"/>
          <w:sz w:val="32"/>
          <w:szCs w:val="32"/>
          <w:cs/>
        </w:rPr>
        <w:t>3) เป็นผลิตภัณฑ์ที่สามารถผลิตซ้ำได้ในปริมาณและคุณภาพใกล้เคียงกัน</w:t>
      </w:r>
    </w:p>
    <w:p w14:paraId="53EBD54D" w14:textId="77777777" w:rsidR="00AC616F" w:rsidRPr="00383DD9" w:rsidRDefault="00383DD9" w:rsidP="00383DD9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</w:t>
      </w:r>
      <w:r w:rsidR="00AC616F" w:rsidRPr="00383DD9">
        <w:rPr>
          <w:rFonts w:ascii="TH SarabunIT๙" w:hAnsi="TH SarabunIT๙" w:cs="TH SarabunIT๙"/>
          <w:sz w:val="32"/>
          <w:szCs w:val="32"/>
          <w:cs/>
        </w:rPr>
        <w:t xml:space="preserve">4) เป็นผลิตภัณฑ์ที่มีเอกลักษณ์โดดเด่นเฉพาะตัว โดยนำเสนอเรื่องราวที่สร้างสรรค์และน่าสนใจ </w:t>
      </w:r>
    </w:p>
    <w:p w14:paraId="1962C0B1" w14:textId="77777777" w:rsidR="00AC616F" w:rsidRPr="00383DD9" w:rsidRDefault="00383DD9" w:rsidP="00383DD9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AC616F" w:rsidRPr="00383DD9">
        <w:rPr>
          <w:rFonts w:ascii="TH SarabunIT๙" w:hAnsi="TH SarabunIT๙" w:cs="TH SarabunIT๙"/>
          <w:sz w:val="32"/>
          <w:szCs w:val="32"/>
          <w:cs/>
        </w:rPr>
        <w:t>5) เป็นผลิตภัณฑ์ที่มีมาตรฐาน และมีตลาดการจำหน่ายที่ถาวรในช่องทางใด ช่องทางหนึ่ง</w:t>
      </w:r>
    </w:p>
    <w:p w14:paraId="7C871858" w14:textId="77777777" w:rsidR="00AC616F" w:rsidRPr="00383DD9" w:rsidRDefault="00383DD9" w:rsidP="00383DD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AC616F" w:rsidRPr="00383DD9">
        <w:rPr>
          <w:rFonts w:ascii="TH SarabunIT๙" w:hAnsi="TH SarabunIT๙" w:cs="TH SarabunIT๙"/>
          <w:sz w:val="32"/>
          <w:szCs w:val="32"/>
          <w:cs/>
        </w:rPr>
        <w:t>6) เป็นผลิตภัณฑ์ที่มีแบรนด์สินค้า ที่สามารถนำไปใช้ส่งเสริมการตลาด</w:t>
      </w:r>
    </w:p>
    <w:p w14:paraId="65BDE433" w14:textId="77777777" w:rsidR="00AC616F" w:rsidRPr="00383DD9" w:rsidRDefault="00AC616F" w:rsidP="00383DD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83DD9">
        <w:rPr>
          <w:rFonts w:ascii="TH SarabunIT๙" w:hAnsi="TH SarabunIT๙" w:cs="TH SarabunIT๙"/>
          <w:spacing w:val="12"/>
          <w:sz w:val="32"/>
          <w:szCs w:val="32"/>
          <w:cs/>
        </w:rPr>
        <w:t xml:space="preserve">๒. </w:t>
      </w:r>
      <w:r w:rsidRPr="00383DD9">
        <w:rPr>
          <w:rFonts w:ascii="TH SarabunIT๙" w:hAnsi="TH SarabunIT๙" w:cs="TH SarabunIT๙"/>
          <w:spacing w:val="-4"/>
          <w:sz w:val="32"/>
          <w:szCs w:val="32"/>
          <w:cs/>
        </w:rPr>
        <w:t>ผลิตภัณฑ์ของกลุ่มผู้ผลิตชุมชน ได้รับการพัฒนาผลิตภัณฑ์ รูปแบบ หรือบรรจุภัณฑ์ที่เหมาะสม</w:t>
      </w:r>
      <w:r w:rsidRPr="00383DD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83DD9"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Pr="00383DD9">
        <w:rPr>
          <w:rFonts w:ascii="TH SarabunIT๙" w:hAnsi="TH SarabunIT๙" w:cs="TH SarabunIT๙"/>
          <w:sz w:val="32"/>
          <w:szCs w:val="32"/>
          <w:cs/>
        </w:rPr>
        <w:t>มีมูลค่าเพิ่มขึ้น จำนวน 1,520 ผลิตภัณฑ์</w:t>
      </w:r>
    </w:p>
    <w:p w14:paraId="40E858A9" w14:textId="77777777" w:rsidR="004A15E7" w:rsidRPr="00383DD9" w:rsidRDefault="004A15E7" w:rsidP="00383DD9">
      <w:pPr>
        <w:tabs>
          <w:tab w:val="left" w:pos="851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14:paraId="2C9E26F5" w14:textId="77777777" w:rsidR="00367ED2" w:rsidRPr="00383DD9" w:rsidRDefault="00367ED2" w:rsidP="00383DD9">
      <w:pPr>
        <w:rPr>
          <w:rFonts w:ascii="TH SarabunIT๙" w:hAnsi="TH SarabunIT๙" w:cs="TH SarabunIT๙"/>
          <w:sz w:val="32"/>
          <w:szCs w:val="32"/>
        </w:rPr>
      </w:pPr>
    </w:p>
    <w:p w14:paraId="4A495D7E" w14:textId="77777777" w:rsidR="009F62C4" w:rsidRPr="00383DD9" w:rsidRDefault="009F62C4" w:rsidP="00383DD9">
      <w:pPr>
        <w:tabs>
          <w:tab w:val="left" w:pos="851"/>
          <w:tab w:val="left" w:pos="1134"/>
          <w:tab w:val="left" w:pos="1560"/>
        </w:tabs>
        <w:rPr>
          <w:rFonts w:ascii="TH SarabunIT๙" w:hAnsi="TH SarabunIT๙" w:cs="TH SarabunIT๙"/>
          <w:sz w:val="32"/>
          <w:szCs w:val="32"/>
        </w:rPr>
      </w:pPr>
      <w:r w:rsidRPr="00383DD9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14:paraId="7B949877" w14:textId="77777777" w:rsidR="008404F9" w:rsidRPr="00383DD9" w:rsidRDefault="008404F9" w:rsidP="00383DD9">
      <w:pPr>
        <w:tabs>
          <w:tab w:val="left" w:pos="851"/>
          <w:tab w:val="left" w:pos="1134"/>
          <w:tab w:val="left" w:pos="1560"/>
        </w:tabs>
        <w:rPr>
          <w:rFonts w:ascii="TH SarabunIT๙" w:hAnsi="TH SarabunIT๙" w:cs="TH SarabunIT๙"/>
          <w:sz w:val="32"/>
          <w:szCs w:val="32"/>
        </w:rPr>
      </w:pPr>
    </w:p>
    <w:p w14:paraId="0EAA0A70" w14:textId="77777777" w:rsidR="008404F9" w:rsidRPr="00383DD9" w:rsidRDefault="008404F9" w:rsidP="00383DD9">
      <w:pPr>
        <w:tabs>
          <w:tab w:val="left" w:pos="851"/>
          <w:tab w:val="left" w:pos="1134"/>
          <w:tab w:val="left" w:pos="1560"/>
        </w:tabs>
        <w:rPr>
          <w:rFonts w:ascii="TH SarabunIT๙" w:hAnsi="TH SarabunIT๙" w:cs="TH SarabunIT๙"/>
          <w:sz w:val="32"/>
          <w:szCs w:val="32"/>
        </w:rPr>
      </w:pPr>
    </w:p>
    <w:p w14:paraId="2C5F323F" w14:textId="77777777" w:rsidR="008404F9" w:rsidRPr="00383DD9" w:rsidRDefault="008404F9" w:rsidP="00383DD9">
      <w:pPr>
        <w:tabs>
          <w:tab w:val="left" w:pos="851"/>
          <w:tab w:val="left" w:pos="1134"/>
          <w:tab w:val="left" w:pos="1560"/>
        </w:tabs>
        <w:rPr>
          <w:rFonts w:ascii="TH SarabunIT๙" w:hAnsi="TH SarabunIT๙" w:cs="TH SarabunIT๙"/>
          <w:sz w:val="32"/>
          <w:szCs w:val="32"/>
        </w:rPr>
      </w:pPr>
    </w:p>
    <w:p w14:paraId="5B176045" w14:textId="77777777" w:rsidR="008404F9" w:rsidRPr="00383DD9" w:rsidRDefault="008404F9" w:rsidP="00383DD9">
      <w:pPr>
        <w:tabs>
          <w:tab w:val="left" w:pos="851"/>
          <w:tab w:val="left" w:pos="1134"/>
          <w:tab w:val="left" w:pos="1560"/>
        </w:tabs>
        <w:rPr>
          <w:rFonts w:ascii="TH SarabunIT๙" w:hAnsi="TH SarabunIT๙" w:cs="TH SarabunIT๙"/>
          <w:sz w:val="32"/>
          <w:szCs w:val="32"/>
        </w:rPr>
      </w:pPr>
    </w:p>
    <w:p w14:paraId="2AD5188D" w14:textId="77777777" w:rsidR="0044263B" w:rsidRPr="00383DD9" w:rsidRDefault="0044263B" w:rsidP="00383DD9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14:paraId="4C1B98C3" w14:textId="77777777" w:rsidR="0063119B" w:rsidRPr="00383DD9" w:rsidRDefault="0063119B" w:rsidP="00383DD9">
      <w:pPr>
        <w:ind w:right="-24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63119B" w:rsidRPr="00383DD9" w:rsidSect="00C33DD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134" w:right="1134" w:bottom="992" w:left="1701" w:header="709" w:footer="709" w:gutter="0"/>
      <w:pgNumType w:start="76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3BDBE7" w14:textId="77777777" w:rsidR="00B65537" w:rsidRDefault="00B65537" w:rsidP="00A25F94">
      <w:r>
        <w:separator/>
      </w:r>
    </w:p>
  </w:endnote>
  <w:endnote w:type="continuationSeparator" w:id="0">
    <w:p w14:paraId="64CAE3AA" w14:textId="77777777" w:rsidR="00B65537" w:rsidRDefault="00B65537" w:rsidP="00A25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K2D July8">
    <w:panose1 w:val="02000506000000020004"/>
    <w:charset w:val="00"/>
    <w:family w:val="auto"/>
    <w:pitch w:val="variable"/>
    <w:sig w:usb0="A10000EF" w:usb1="5000204A" w:usb2="00000000" w:usb3="00000000" w:csb0="00010193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B05FBB" w14:textId="77777777" w:rsidR="00C33DD7" w:rsidRDefault="00C33D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B2FD45" w14:textId="5F9F3E7A" w:rsidR="003A21D7" w:rsidRDefault="003A21D7">
    <w:pPr>
      <w:pStyle w:val="Footer"/>
    </w:pPr>
    <w:r w:rsidRPr="00ED5D16"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7B2CAE9A" wp14:editId="2DF7BA3B">
              <wp:simplePos x="0" y="0"/>
              <wp:positionH relativeFrom="column">
                <wp:posOffset>0</wp:posOffset>
              </wp:positionH>
              <wp:positionV relativeFrom="paragraph">
                <wp:posOffset>11100</wp:posOffset>
              </wp:positionV>
              <wp:extent cx="5454656" cy="468630"/>
              <wp:effectExtent l="0" t="0" r="0" b="7620"/>
              <wp:wrapNone/>
              <wp:docPr id="5" name="Group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454656" cy="468630"/>
                        <a:chOff x="0" y="137241"/>
                        <a:chExt cx="5454672" cy="468630"/>
                      </a:xfrm>
                    </wpg:grpSpPr>
                    <wps:wsp>
                      <wps:cNvPr id="6" name="TextBox 11"/>
                      <wps:cNvSpPr txBox="1"/>
                      <wps:spPr>
                        <a:xfrm>
                          <a:off x="0" y="137241"/>
                          <a:ext cx="2908944" cy="46863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B257B05" w14:textId="77777777" w:rsidR="003A21D7" w:rsidRPr="00ED5D16" w:rsidRDefault="003A21D7" w:rsidP="003A21D7">
                            <w:pPr>
                              <w:jc w:val="right"/>
                            </w:pPr>
                            <w:r w:rsidRPr="00ED5D16">
                              <w:rPr>
                                <w:rFonts w:ascii="TH K2D July8" w:hAnsi="TH K2D July8" w:cs="TH K2D July8"/>
                                <w:b/>
                                <w:bCs/>
                                <w:kern w:val="24"/>
                                <w:sz w:val="28"/>
                                <w:cs/>
                              </w:rPr>
                              <w:t>เศรษฐกิจฐานรากมั่นคงและชุมชนพึ่งตนเองได้ภายในปี ๒๕๖๕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  <wps:wsp>
                      <wps:cNvPr id="7" name="TextBox 18"/>
                      <wps:cNvSpPr txBox="1"/>
                      <wps:spPr>
                        <a:xfrm>
                          <a:off x="3361706" y="163317"/>
                          <a:ext cx="2092966" cy="4000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65697B3" w14:textId="77777777" w:rsidR="003A21D7" w:rsidRPr="00ED5D16" w:rsidRDefault="003A21D7" w:rsidP="003A21D7">
                            <w:pPr>
                              <w:rPr>
                                <w:szCs w:val="24"/>
                              </w:rPr>
                            </w:pPr>
                            <w:r w:rsidRPr="00ED5D16">
                              <w:rPr>
                                <w:rFonts w:ascii="Palatino Linotype" w:hAnsi="Palatino Linotype" w:cs="TH SarabunPSK"/>
                                <w:b/>
                                <w:bCs/>
                                <w:kern w:val="24"/>
                                <w:sz w:val="36"/>
                                <w:szCs w:val="36"/>
                              </w:rPr>
                              <w:t>Change for Good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  <pic:pic xmlns:pic="http://schemas.openxmlformats.org/drawingml/2006/picture">
                      <pic:nvPicPr>
                        <pic:cNvPr id="8" name="Picture 8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24499" y="170537"/>
                          <a:ext cx="418248" cy="41782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B2CAE9A" id="Group 9" o:spid="_x0000_s1026" style="position:absolute;margin-left:0;margin-top:.85pt;width:429.5pt;height:36.9pt;z-index:251661312;mso-width-relative:margin;mso-height-relative:margin" coordorigin=",1372" coordsize="54546,46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1" o:spid="_x0000_s1027" type="#_x0000_t202" style="position:absolute;top:1372;width:29089;height:46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" filled="f" stroked="f">
                <v:textbox style="mso-fit-shape-to-text:t">
                  <w:txbxContent>
                    <w:p w14:paraId="5B257B05" w14:textId="77777777" w:rsidR="003A21D7" w:rsidRPr="00ED5D16" w:rsidRDefault="003A21D7" w:rsidP="003A21D7">
                      <w:pPr>
                        <w:jc w:val="right"/>
                      </w:pPr>
                      <w:r w:rsidRPr="00ED5D16">
                        <w:rPr>
                          <w:rFonts w:ascii="TH K2D July8" w:hAnsi="TH K2D July8" w:cs="TH K2D July8"/>
                          <w:b/>
                          <w:bCs/>
                          <w:kern w:val="24"/>
                          <w:sz w:val="28"/>
                          <w:cs/>
                        </w:rPr>
                        <w:t>เศรษฐกิจฐานรากมั่นคงและชุมชนพึ่งตนเองได้ภายในปี ๒๕๖๕</w:t>
                      </w:r>
                    </w:p>
                  </w:txbxContent>
                </v:textbox>
              </v:shape>
              <v:shape id="TextBox 18" o:spid="_x0000_s1028" type="#_x0000_t202" style="position:absolute;left:33617;top:1633;width:20929;height:4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" filled="f" stroked="f">
                <v:textbox style="mso-fit-shape-to-text:t">
                  <w:txbxContent>
                    <w:p w14:paraId="765697B3" w14:textId="77777777" w:rsidR="003A21D7" w:rsidRPr="00ED5D16" w:rsidRDefault="003A21D7" w:rsidP="003A21D7">
                      <w:pPr>
                        <w:rPr>
                          <w:szCs w:val="24"/>
                        </w:rPr>
                      </w:pPr>
                      <w:r w:rsidRPr="00ED5D16">
                        <w:rPr>
                          <w:rFonts w:ascii="Palatino Linotype" w:hAnsi="Palatino Linotype" w:cs="TH SarabunPSK"/>
                          <w:b/>
                          <w:bCs/>
                          <w:kern w:val="24"/>
                          <w:sz w:val="36"/>
                          <w:szCs w:val="36"/>
                        </w:rPr>
                        <w:t>Change for Good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style="position:absolute;left:29244;top:1705;width:4183;height:41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">
                <v:imagedata r:id="rId2" o:title=""/>
                <v:path arrowok="t"/>
              </v:shape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EE96C3" w14:textId="5A6827F9" w:rsidR="003A21D7" w:rsidRDefault="003A21D7">
    <w:pPr>
      <w:pStyle w:val="Footer"/>
    </w:pPr>
    <w:r w:rsidRPr="00ED5D16"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8D25166" wp14:editId="38927D30">
              <wp:simplePos x="0" y="0"/>
              <wp:positionH relativeFrom="column">
                <wp:posOffset>0</wp:posOffset>
              </wp:positionH>
              <wp:positionV relativeFrom="paragraph">
                <wp:posOffset>-20955</wp:posOffset>
              </wp:positionV>
              <wp:extent cx="5454656" cy="468630"/>
              <wp:effectExtent l="0" t="0" r="0" b="7620"/>
              <wp:wrapNone/>
              <wp:docPr id="1" name="Group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454656" cy="468630"/>
                        <a:chOff x="0" y="137241"/>
                        <a:chExt cx="5454672" cy="468630"/>
                      </a:xfrm>
                    </wpg:grpSpPr>
                    <wps:wsp>
                      <wps:cNvPr id="2" name="TextBox 11"/>
                      <wps:cNvSpPr txBox="1"/>
                      <wps:spPr>
                        <a:xfrm>
                          <a:off x="0" y="137241"/>
                          <a:ext cx="2908944" cy="46863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62118FE" w14:textId="77777777" w:rsidR="003A21D7" w:rsidRPr="00ED5D16" w:rsidRDefault="003A21D7" w:rsidP="003A21D7">
                            <w:pPr>
                              <w:jc w:val="right"/>
                            </w:pPr>
                            <w:r w:rsidRPr="00ED5D16">
                              <w:rPr>
                                <w:rFonts w:ascii="TH K2D July8" w:hAnsi="TH K2D July8" w:cs="TH K2D July8"/>
                                <w:b/>
                                <w:bCs/>
                                <w:kern w:val="24"/>
                                <w:sz w:val="28"/>
                                <w:cs/>
                              </w:rPr>
                              <w:t>เศรษฐกิจฐานรากมั่นคงและชุมชนพึ่งตนเองได้ภายในปี ๒๕๖๕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  <wps:wsp>
                      <wps:cNvPr id="3" name="TextBox 18"/>
                      <wps:cNvSpPr txBox="1"/>
                      <wps:spPr>
                        <a:xfrm>
                          <a:off x="3361706" y="163317"/>
                          <a:ext cx="2092966" cy="4000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C574563" w14:textId="77777777" w:rsidR="003A21D7" w:rsidRPr="00ED5D16" w:rsidRDefault="003A21D7" w:rsidP="003A21D7">
                            <w:pPr>
                              <w:rPr>
                                <w:szCs w:val="24"/>
                              </w:rPr>
                            </w:pPr>
                            <w:r w:rsidRPr="00ED5D16">
                              <w:rPr>
                                <w:rFonts w:ascii="Palatino Linotype" w:hAnsi="Palatino Linotype" w:cs="TH SarabunPSK"/>
                                <w:b/>
                                <w:bCs/>
                                <w:kern w:val="24"/>
                                <w:sz w:val="36"/>
                                <w:szCs w:val="36"/>
                              </w:rPr>
                              <w:t>Change for Good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  <pic:pic xmlns:pic="http://schemas.openxmlformats.org/drawingml/2006/picture">
                      <pic:nvPicPr>
                        <pic:cNvPr id="4" name="Picture 4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24499" y="170537"/>
                          <a:ext cx="418248" cy="41782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8D25166" id="_x0000_s1030" style="position:absolute;margin-left:0;margin-top:-1.65pt;width:429.5pt;height:36.9pt;z-index:251659264;mso-width-relative:margin;mso-height-relative:margin" coordorigin=",1372" coordsize="54546,46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1" o:spid="_x0000_s1031" type="#_x0000_t202" style="position:absolute;top:1372;width:29089;height:46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" filled="f" stroked="f">
                <v:textbox style="mso-fit-shape-to-text:t">
                  <w:txbxContent>
                    <w:p w14:paraId="162118FE" w14:textId="77777777" w:rsidR="003A21D7" w:rsidRPr="00ED5D16" w:rsidRDefault="003A21D7" w:rsidP="003A21D7">
                      <w:pPr>
                        <w:jc w:val="right"/>
                      </w:pPr>
                      <w:r w:rsidRPr="00ED5D16">
                        <w:rPr>
                          <w:rFonts w:ascii="TH K2D July8" w:hAnsi="TH K2D July8" w:cs="TH K2D July8"/>
                          <w:b/>
                          <w:bCs/>
                          <w:kern w:val="24"/>
                          <w:sz w:val="28"/>
                          <w:cs/>
                        </w:rPr>
                        <w:t>เศรษฐกิจฐานรากมั่นคงและชุมชนพึ่งตนเองได้ภายในปี ๒๕๖๕</w:t>
                      </w:r>
                    </w:p>
                  </w:txbxContent>
                </v:textbox>
              </v:shape>
              <v:shape id="TextBox 18" o:spid="_x0000_s1032" type="#_x0000_t202" style="position:absolute;left:33617;top:1633;width:20929;height:4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" filled="f" stroked="f">
                <v:textbox style="mso-fit-shape-to-text:t">
                  <w:txbxContent>
                    <w:p w14:paraId="3C574563" w14:textId="77777777" w:rsidR="003A21D7" w:rsidRPr="00ED5D16" w:rsidRDefault="003A21D7" w:rsidP="003A21D7">
                      <w:pPr>
                        <w:rPr>
                          <w:szCs w:val="24"/>
                        </w:rPr>
                      </w:pPr>
                      <w:r w:rsidRPr="00ED5D16">
                        <w:rPr>
                          <w:rFonts w:ascii="Palatino Linotype" w:hAnsi="Palatino Linotype" w:cs="TH SarabunPSK"/>
                          <w:b/>
                          <w:bCs/>
                          <w:kern w:val="24"/>
                          <w:sz w:val="36"/>
                          <w:szCs w:val="36"/>
                        </w:rPr>
                        <w:t>Change for Good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33" type="#_x0000_t75" style="position:absolute;left:29244;top:1705;width:4183;height:41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">
                <v:imagedata r:id="rId2" o:title=""/>
                <v:path arrowok="t"/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2F82E0" w14:textId="77777777" w:rsidR="00B65537" w:rsidRDefault="00B65537" w:rsidP="00A25F94">
      <w:r>
        <w:separator/>
      </w:r>
    </w:p>
  </w:footnote>
  <w:footnote w:type="continuationSeparator" w:id="0">
    <w:p w14:paraId="54AA632A" w14:textId="77777777" w:rsidR="00B65537" w:rsidRDefault="00B65537" w:rsidP="00A25F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EB8C82" w14:textId="77777777" w:rsidR="00C33DD7" w:rsidRDefault="00C33D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7295155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D48E89F" w14:textId="02579F30" w:rsidR="00573285" w:rsidRDefault="00573285">
        <w:pPr>
          <w:pStyle w:val="Header"/>
          <w:jc w:val="right"/>
        </w:pPr>
        <w:r w:rsidRPr="00573285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573285">
          <w:rPr>
            <w:rFonts w:ascii="TH SarabunIT๙" w:hAnsi="TH SarabunIT๙" w:cs="TH SarabunIT๙"/>
            <w:sz w:val="32"/>
            <w:szCs w:val="32"/>
          </w:rPr>
          <w:instrText xml:space="preserve"> PAGE   \</w:instrText>
        </w:r>
        <w:r w:rsidRPr="00573285">
          <w:rPr>
            <w:rFonts w:ascii="TH SarabunIT๙" w:hAnsi="TH SarabunIT๙" w:cs="TH SarabunIT๙"/>
            <w:sz w:val="32"/>
            <w:szCs w:val="32"/>
            <w:cs/>
          </w:rPr>
          <w:instrText xml:space="preserve">* </w:instrText>
        </w:r>
        <w:r w:rsidRPr="00573285">
          <w:rPr>
            <w:rFonts w:ascii="TH SarabunIT๙" w:hAnsi="TH SarabunIT๙" w:cs="TH SarabunIT๙"/>
            <w:sz w:val="32"/>
            <w:szCs w:val="32"/>
          </w:rPr>
          <w:instrText xml:space="preserve">MERGEFORMAT </w:instrText>
        </w:r>
        <w:r w:rsidRPr="00573285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C33DD7">
          <w:rPr>
            <w:rFonts w:ascii="TH SarabunIT๙" w:hAnsi="TH SarabunIT๙" w:cs="TH SarabunIT๙"/>
            <w:noProof/>
            <w:sz w:val="32"/>
            <w:szCs w:val="32"/>
          </w:rPr>
          <w:t>77</w:t>
        </w:r>
        <w:r w:rsidRPr="00573285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</w:p>
    </w:sdtContent>
  </w:sdt>
  <w:p w14:paraId="6110E351" w14:textId="77777777" w:rsidR="00573285" w:rsidRDefault="005732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80820536"/>
      <w:docPartObj>
        <w:docPartGallery w:val="Page Numbers (Top of Page)"/>
        <w:docPartUnique/>
      </w:docPartObj>
    </w:sdtPr>
    <w:sdtEndPr>
      <w:rPr>
        <w:noProof/>
      </w:rPr>
    </w:sdtEndPr>
    <w:sdtContent>
      <w:bookmarkStart w:id="0" w:name="_GoBack" w:displacedByCustomXml="prev"/>
      <w:bookmarkEnd w:id="0" w:displacedByCustomXml="prev"/>
      <w:p w14:paraId="36412778" w14:textId="7031227D" w:rsidR="00573285" w:rsidRDefault="00573285">
        <w:pPr>
          <w:pStyle w:val="Header"/>
          <w:jc w:val="right"/>
        </w:pPr>
        <w:r w:rsidRPr="00573285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573285">
          <w:rPr>
            <w:rFonts w:ascii="TH SarabunIT๙" w:hAnsi="TH SarabunIT๙" w:cs="TH SarabunIT๙"/>
            <w:sz w:val="32"/>
            <w:szCs w:val="32"/>
          </w:rPr>
          <w:instrText xml:space="preserve"> PAGE   \</w:instrText>
        </w:r>
        <w:r w:rsidRPr="00573285">
          <w:rPr>
            <w:rFonts w:ascii="TH SarabunIT๙" w:hAnsi="TH SarabunIT๙" w:cs="TH SarabunIT๙"/>
            <w:sz w:val="32"/>
            <w:szCs w:val="32"/>
            <w:cs/>
          </w:rPr>
          <w:instrText xml:space="preserve">* </w:instrText>
        </w:r>
        <w:r w:rsidRPr="00573285">
          <w:rPr>
            <w:rFonts w:ascii="TH SarabunIT๙" w:hAnsi="TH SarabunIT๙" w:cs="TH SarabunIT๙"/>
            <w:sz w:val="32"/>
            <w:szCs w:val="32"/>
          </w:rPr>
          <w:instrText xml:space="preserve">MERGEFORMAT </w:instrText>
        </w:r>
        <w:r w:rsidRPr="00573285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C33DD7">
          <w:rPr>
            <w:rFonts w:ascii="TH SarabunIT๙" w:hAnsi="TH SarabunIT๙" w:cs="TH SarabunIT๙"/>
            <w:noProof/>
            <w:sz w:val="32"/>
            <w:szCs w:val="32"/>
          </w:rPr>
          <w:t>76</w:t>
        </w:r>
        <w:r w:rsidRPr="00573285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</w:p>
    </w:sdtContent>
  </w:sdt>
  <w:p w14:paraId="7C93E621" w14:textId="77777777" w:rsidR="004D3B80" w:rsidRDefault="004D3B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1" type="#_x0000_t75" style="width:11.5pt;height:11.5pt" o:bullet="t">
        <v:imagedata r:id="rId1" o:title="mso9BE"/>
      </v:shape>
    </w:pict>
  </w:numPicBullet>
  <w:abstractNum w:abstractNumId="0" w15:restartNumberingAfterBreak="0">
    <w:nsid w:val="0C06773F"/>
    <w:multiLevelType w:val="hybridMultilevel"/>
    <w:tmpl w:val="F9584D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13026"/>
    <w:multiLevelType w:val="hybridMultilevel"/>
    <w:tmpl w:val="01CADEBE"/>
    <w:lvl w:ilvl="0" w:tplc="BCC68BA0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D2E9A"/>
    <w:multiLevelType w:val="hybridMultilevel"/>
    <w:tmpl w:val="A6FA7554"/>
    <w:lvl w:ilvl="0" w:tplc="662E4A74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3" w15:restartNumberingAfterBreak="0">
    <w:nsid w:val="168B01E6"/>
    <w:multiLevelType w:val="multilevel"/>
    <w:tmpl w:val="E2A2FE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174852B8"/>
    <w:multiLevelType w:val="hybridMultilevel"/>
    <w:tmpl w:val="EF3EBA16"/>
    <w:lvl w:ilvl="0" w:tplc="9C980506">
      <w:start w:val="1"/>
      <w:numFmt w:val="decimal"/>
      <w:lvlText w:val="%1."/>
      <w:lvlJc w:val="left"/>
      <w:pPr>
        <w:ind w:left="91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5" w15:restartNumberingAfterBreak="0">
    <w:nsid w:val="1A9C790B"/>
    <w:multiLevelType w:val="multilevel"/>
    <w:tmpl w:val="E2A2FE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1EA67158"/>
    <w:multiLevelType w:val="hybridMultilevel"/>
    <w:tmpl w:val="3B7A386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793309"/>
    <w:multiLevelType w:val="hybridMultilevel"/>
    <w:tmpl w:val="2FA42D7C"/>
    <w:lvl w:ilvl="0" w:tplc="57F0FBF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8" w15:restartNumberingAfterBreak="0">
    <w:nsid w:val="230E0F18"/>
    <w:multiLevelType w:val="hybridMultilevel"/>
    <w:tmpl w:val="2848C1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D8649D"/>
    <w:multiLevelType w:val="hybridMultilevel"/>
    <w:tmpl w:val="A686E03C"/>
    <w:lvl w:ilvl="0" w:tplc="D98444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D924EB12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1B462E"/>
    <w:multiLevelType w:val="hybridMultilevel"/>
    <w:tmpl w:val="0FD6D7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6055CD"/>
    <w:multiLevelType w:val="hybridMultilevel"/>
    <w:tmpl w:val="D4988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604E4A"/>
    <w:multiLevelType w:val="hybridMultilevel"/>
    <w:tmpl w:val="B01000DC"/>
    <w:lvl w:ilvl="0" w:tplc="6E16CE3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BE140F"/>
    <w:multiLevelType w:val="multilevel"/>
    <w:tmpl w:val="C91E2B82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200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695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995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655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95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615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91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575" w:hanging="1800"/>
      </w:pPr>
      <w:rPr>
        <w:rFonts w:hint="default"/>
        <w:b/>
      </w:rPr>
    </w:lvl>
  </w:abstractNum>
  <w:abstractNum w:abstractNumId="14" w15:restartNumberingAfterBreak="0">
    <w:nsid w:val="33B1434C"/>
    <w:multiLevelType w:val="hybridMultilevel"/>
    <w:tmpl w:val="1F7AEB96"/>
    <w:lvl w:ilvl="0" w:tplc="94BEE9B6">
      <w:start w:val="1"/>
      <w:numFmt w:val="bullet"/>
      <w:lvlText w:val="−"/>
      <w:lvlJc w:val="left"/>
      <w:pPr>
        <w:ind w:left="720" w:hanging="360"/>
      </w:pPr>
      <w:rPr>
        <w:rFonts w:ascii="TH SarabunPSK" w:hAnsi="TH SarabunPSK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D14593"/>
    <w:multiLevelType w:val="hybridMultilevel"/>
    <w:tmpl w:val="9BF444C2"/>
    <w:lvl w:ilvl="0" w:tplc="E99A6142">
      <w:start w:val="4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6" w15:restartNumberingAfterBreak="0">
    <w:nsid w:val="47EC68C4"/>
    <w:multiLevelType w:val="hybridMultilevel"/>
    <w:tmpl w:val="F9584D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7F52DB"/>
    <w:multiLevelType w:val="hybridMultilevel"/>
    <w:tmpl w:val="CCDA7D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A74709"/>
    <w:multiLevelType w:val="hybridMultilevel"/>
    <w:tmpl w:val="BF721CDE"/>
    <w:lvl w:ilvl="0" w:tplc="436272D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" w15:restartNumberingAfterBreak="0">
    <w:nsid w:val="4CE838A3"/>
    <w:multiLevelType w:val="hybridMultilevel"/>
    <w:tmpl w:val="F0824238"/>
    <w:lvl w:ilvl="0" w:tplc="63DA2D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7E671C"/>
    <w:multiLevelType w:val="hybridMultilevel"/>
    <w:tmpl w:val="09B6F47E"/>
    <w:lvl w:ilvl="0" w:tplc="F34E81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40341D5"/>
    <w:multiLevelType w:val="hybridMultilevel"/>
    <w:tmpl w:val="2848C1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76719B"/>
    <w:multiLevelType w:val="hybridMultilevel"/>
    <w:tmpl w:val="0B9CC1BE"/>
    <w:lvl w:ilvl="0" w:tplc="A576480A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3" w15:restartNumberingAfterBreak="0">
    <w:nsid w:val="5B91160F"/>
    <w:multiLevelType w:val="hybridMultilevel"/>
    <w:tmpl w:val="D1426A36"/>
    <w:lvl w:ilvl="0" w:tplc="4EA0A3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A230F9"/>
    <w:multiLevelType w:val="hybridMultilevel"/>
    <w:tmpl w:val="EF3EBA16"/>
    <w:lvl w:ilvl="0" w:tplc="9C980506">
      <w:start w:val="1"/>
      <w:numFmt w:val="decimal"/>
      <w:lvlText w:val="%1."/>
      <w:lvlJc w:val="left"/>
      <w:pPr>
        <w:ind w:left="91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25" w15:restartNumberingAfterBreak="0">
    <w:nsid w:val="5ED73356"/>
    <w:multiLevelType w:val="hybridMultilevel"/>
    <w:tmpl w:val="E1982C72"/>
    <w:lvl w:ilvl="0" w:tplc="6C66F454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1F718F"/>
    <w:multiLevelType w:val="hybridMultilevel"/>
    <w:tmpl w:val="2FA42D7C"/>
    <w:lvl w:ilvl="0" w:tplc="57F0FBF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7" w15:restartNumberingAfterBreak="0">
    <w:nsid w:val="65D61410"/>
    <w:multiLevelType w:val="hybridMultilevel"/>
    <w:tmpl w:val="51CED0CC"/>
    <w:lvl w:ilvl="0" w:tplc="86AE6190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8" w15:restartNumberingAfterBreak="0">
    <w:nsid w:val="6ACF58B3"/>
    <w:multiLevelType w:val="hybridMultilevel"/>
    <w:tmpl w:val="1C4E39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4A1336"/>
    <w:multiLevelType w:val="hybridMultilevel"/>
    <w:tmpl w:val="7F0A211A"/>
    <w:lvl w:ilvl="0" w:tplc="4E240EE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0A5B88"/>
    <w:multiLevelType w:val="hybridMultilevel"/>
    <w:tmpl w:val="398622D0"/>
    <w:lvl w:ilvl="0" w:tplc="E8B2933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8BE5AEE"/>
    <w:multiLevelType w:val="hybridMultilevel"/>
    <w:tmpl w:val="5992A552"/>
    <w:lvl w:ilvl="0" w:tplc="E282216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4B77E7"/>
    <w:multiLevelType w:val="hybridMultilevel"/>
    <w:tmpl w:val="401CCA1C"/>
    <w:lvl w:ilvl="0" w:tplc="6C08DB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A53416"/>
    <w:multiLevelType w:val="hybridMultilevel"/>
    <w:tmpl w:val="9B105068"/>
    <w:lvl w:ilvl="0" w:tplc="08CE28D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B814E4"/>
    <w:multiLevelType w:val="hybridMultilevel"/>
    <w:tmpl w:val="28606D9A"/>
    <w:lvl w:ilvl="0" w:tplc="D2CEDF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28"/>
  </w:num>
  <w:num w:numId="4">
    <w:abstractNumId w:val="25"/>
  </w:num>
  <w:num w:numId="5">
    <w:abstractNumId w:val="33"/>
  </w:num>
  <w:num w:numId="6">
    <w:abstractNumId w:val="12"/>
  </w:num>
  <w:num w:numId="7">
    <w:abstractNumId w:val="21"/>
  </w:num>
  <w:num w:numId="8">
    <w:abstractNumId w:val="23"/>
  </w:num>
  <w:num w:numId="9">
    <w:abstractNumId w:val="34"/>
  </w:num>
  <w:num w:numId="10">
    <w:abstractNumId w:val="16"/>
  </w:num>
  <w:num w:numId="11">
    <w:abstractNumId w:val="10"/>
  </w:num>
  <w:num w:numId="12">
    <w:abstractNumId w:val="29"/>
  </w:num>
  <w:num w:numId="13">
    <w:abstractNumId w:val="17"/>
  </w:num>
  <w:num w:numId="14">
    <w:abstractNumId w:val="31"/>
  </w:num>
  <w:num w:numId="15">
    <w:abstractNumId w:val="6"/>
  </w:num>
  <w:num w:numId="16">
    <w:abstractNumId w:val="0"/>
  </w:num>
  <w:num w:numId="17">
    <w:abstractNumId w:val="19"/>
  </w:num>
  <w:num w:numId="18">
    <w:abstractNumId w:val="14"/>
  </w:num>
  <w:num w:numId="19">
    <w:abstractNumId w:val="30"/>
  </w:num>
  <w:num w:numId="20">
    <w:abstractNumId w:val="9"/>
  </w:num>
  <w:num w:numId="21">
    <w:abstractNumId w:val="32"/>
  </w:num>
  <w:num w:numId="22">
    <w:abstractNumId w:val="15"/>
  </w:num>
  <w:num w:numId="23">
    <w:abstractNumId w:val="22"/>
  </w:num>
  <w:num w:numId="24">
    <w:abstractNumId w:val="7"/>
  </w:num>
  <w:num w:numId="25">
    <w:abstractNumId w:val="26"/>
  </w:num>
  <w:num w:numId="26">
    <w:abstractNumId w:val="1"/>
  </w:num>
  <w:num w:numId="27">
    <w:abstractNumId w:val="2"/>
  </w:num>
  <w:num w:numId="28">
    <w:abstractNumId w:val="18"/>
  </w:num>
  <w:num w:numId="29">
    <w:abstractNumId w:val="3"/>
  </w:num>
  <w:num w:numId="30">
    <w:abstractNumId w:val="5"/>
  </w:num>
  <w:num w:numId="31">
    <w:abstractNumId w:val="27"/>
  </w:num>
  <w:num w:numId="32">
    <w:abstractNumId w:val="20"/>
  </w:num>
  <w:num w:numId="33">
    <w:abstractNumId w:val="24"/>
  </w:num>
  <w:num w:numId="34">
    <w:abstractNumId w:val="4"/>
  </w:num>
  <w:num w:numId="35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GrammaticalErrors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49">
      <o:colormru v:ext="edit" colors="#ff6,#ff9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AAA"/>
    <w:rsid w:val="000010FD"/>
    <w:rsid w:val="00001556"/>
    <w:rsid w:val="00001B95"/>
    <w:rsid w:val="00002417"/>
    <w:rsid w:val="00003386"/>
    <w:rsid w:val="0000354F"/>
    <w:rsid w:val="0000470B"/>
    <w:rsid w:val="00006664"/>
    <w:rsid w:val="00006DAA"/>
    <w:rsid w:val="000074CB"/>
    <w:rsid w:val="00007D7D"/>
    <w:rsid w:val="000108B4"/>
    <w:rsid w:val="00011F9E"/>
    <w:rsid w:val="00012BC9"/>
    <w:rsid w:val="000135D0"/>
    <w:rsid w:val="00013B6C"/>
    <w:rsid w:val="00014474"/>
    <w:rsid w:val="00014C45"/>
    <w:rsid w:val="00014EBC"/>
    <w:rsid w:val="00016349"/>
    <w:rsid w:val="000223B9"/>
    <w:rsid w:val="0002240C"/>
    <w:rsid w:val="00023ED4"/>
    <w:rsid w:val="000259F6"/>
    <w:rsid w:val="000273BC"/>
    <w:rsid w:val="0002786C"/>
    <w:rsid w:val="00033057"/>
    <w:rsid w:val="00033A18"/>
    <w:rsid w:val="00033B36"/>
    <w:rsid w:val="000372BF"/>
    <w:rsid w:val="000401F3"/>
    <w:rsid w:val="00040400"/>
    <w:rsid w:val="000408C0"/>
    <w:rsid w:val="00042596"/>
    <w:rsid w:val="0004285B"/>
    <w:rsid w:val="000445A4"/>
    <w:rsid w:val="00044946"/>
    <w:rsid w:val="000458B2"/>
    <w:rsid w:val="0004741B"/>
    <w:rsid w:val="00047733"/>
    <w:rsid w:val="00047F2F"/>
    <w:rsid w:val="00050A67"/>
    <w:rsid w:val="000536CF"/>
    <w:rsid w:val="0005456F"/>
    <w:rsid w:val="00054A3C"/>
    <w:rsid w:val="00056529"/>
    <w:rsid w:val="000569E2"/>
    <w:rsid w:val="00056C4C"/>
    <w:rsid w:val="00057D30"/>
    <w:rsid w:val="000605D6"/>
    <w:rsid w:val="00060D56"/>
    <w:rsid w:val="000611BC"/>
    <w:rsid w:val="000615F4"/>
    <w:rsid w:val="00061F19"/>
    <w:rsid w:val="0006396F"/>
    <w:rsid w:val="00066833"/>
    <w:rsid w:val="00067877"/>
    <w:rsid w:val="00070FCE"/>
    <w:rsid w:val="00072291"/>
    <w:rsid w:val="000728C6"/>
    <w:rsid w:val="00072B31"/>
    <w:rsid w:val="000731B6"/>
    <w:rsid w:val="000733BD"/>
    <w:rsid w:val="000749D4"/>
    <w:rsid w:val="000755A5"/>
    <w:rsid w:val="00075797"/>
    <w:rsid w:val="000763FD"/>
    <w:rsid w:val="000768D1"/>
    <w:rsid w:val="00076A6F"/>
    <w:rsid w:val="00076F01"/>
    <w:rsid w:val="00082FA3"/>
    <w:rsid w:val="00083058"/>
    <w:rsid w:val="00083541"/>
    <w:rsid w:val="00085BF7"/>
    <w:rsid w:val="00085C67"/>
    <w:rsid w:val="000914BA"/>
    <w:rsid w:val="00091D75"/>
    <w:rsid w:val="00093D7D"/>
    <w:rsid w:val="000954CA"/>
    <w:rsid w:val="000966A1"/>
    <w:rsid w:val="0009694A"/>
    <w:rsid w:val="00097450"/>
    <w:rsid w:val="00097475"/>
    <w:rsid w:val="00097EAE"/>
    <w:rsid w:val="000A2D2E"/>
    <w:rsid w:val="000A33A4"/>
    <w:rsid w:val="000A3D0B"/>
    <w:rsid w:val="000A3FB8"/>
    <w:rsid w:val="000A4111"/>
    <w:rsid w:val="000A4DD0"/>
    <w:rsid w:val="000A52ED"/>
    <w:rsid w:val="000A57EE"/>
    <w:rsid w:val="000A71BA"/>
    <w:rsid w:val="000A73A0"/>
    <w:rsid w:val="000A7C48"/>
    <w:rsid w:val="000B0042"/>
    <w:rsid w:val="000B0067"/>
    <w:rsid w:val="000B25D1"/>
    <w:rsid w:val="000B2A7D"/>
    <w:rsid w:val="000B312D"/>
    <w:rsid w:val="000B3652"/>
    <w:rsid w:val="000B48F1"/>
    <w:rsid w:val="000B663F"/>
    <w:rsid w:val="000B67ED"/>
    <w:rsid w:val="000B7593"/>
    <w:rsid w:val="000C1F58"/>
    <w:rsid w:val="000C24EE"/>
    <w:rsid w:val="000C4505"/>
    <w:rsid w:val="000C4700"/>
    <w:rsid w:val="000C63D3"/>
    <w:rsid w:val="000C7E0B"/>
    <w:rsid w:val="000D0078"/>
    <w:rsid w:val="000D10CF"/>
    <w:rsid w:val="000D2785"/>
    <w:rsid w:val="000D2F29"/>
    <w:rsid w:val="000D35FD"/>
    <w:rsid w:val="000D3CC9"/>
    <w:rsid w:val="000D4512"/>
    <w:rsid w:val="000D5664"/>
    <w:rsid w:val="000D5DFE"/>
    <w:rsid w:val="000D669F"/>
    <w:rsid w:val="000D7419"/>
    <w:rsid w:val="000D7B41"/>
    <w:rsid w:val="000E040C"/>
    <w:rsid w:val="000E0DD7"/>
    <w:rsid w:val="000E1202"/>
    <w:rsid w:val="000E25ED"/>
    <w:rsid w:val="000E55FB"/>
    <w:rsid w:val="000E6178"/>
    <w:rsid w:val="000E76B1"/>
    <w:rsid w:val="000E793F"/>
    <w:rsid w:val="000F1542"/>
    <w:rsid w:val="000F1B5A"/>
    <w:rsid w:val="000F2918"/>
    <w:rsid w:val="000F2BD2"/>
    <w:rsid w:val="000F30D3"/>
    <w:rsid w:val="000F35E5"/>
    <w:rsid w:val="000F55F1"/>
    <w:rsid w:val="000F59C5"/>
    <w:rsid w:val="000F5A11"/>
    <w:rsid w:val="000F6BCF"/>
    <w:rsid w:val="0010010C"/>
    <w:rsid w:val="00100640"/>
    <w:rsid w:val="001018F1"/>
    <w:rsid w:val="001029B0"/>
    <w:rsid w:val="00103E4D"/>
    <w:rsid w:val="00106686"/>
    <w:rsid w:val="00106EDB"/>
    <w:rsid w:val="00110203"/>
    <w:rsid w:val="00110303"/>
    <w:rsid w:val="00111312"/>
    <w:rsid w:val="00112350"/>
    <w:rsid w:val="0011272B"/>
    <w:rsid w:val="00112753"/>
    <w:rsid w:val="00112A11"/>
    <w:rsid w:val="00112C91"/>
    <w:rsid w:val="00112E79"/>
    <w:rsid w:val="00112E91"/>
    <w:rsid w:val="001135B8"/>
    <w:rsid w:val="00114D1B"/>
    <w:rsid w:val="0011508F"/>
    <w:rsid w:val="0011561C"/>
    <w:rsid w:val="0011676B"/>
    <w:rsid w:val="00117C2E"/>
    <w:rsid w:val="00117DC6"/>
    <w:rsid w:val="00120166"/>
    <w:rsid w:val="0012039A"/>
    <w:rsid w:val="001206B0"/>
    <w:rsid w:val="001255E7"/>
    <w:rsid w:val="00126BFA"/>
    <w:rsid w:val="00127FED"/>
    <w:rsid w:val="00130D32"/>
    <w:rsid w:val="00131EEF"/>
    <w:rsid w:val="001320AA"/>
    <w:rsid w:val="001344C8"/>
    <w:rsid w:val="00134744"/>
    <w:rsid w:val="0014111D"/>
    <w:rsid w:val="0014112A"/>
    <w:rsid w:val="00141B50"/>
    <w:rsid w:val="00142C33"/>
    <w:rsid w:val="00142DC4"/>
    <w:rsid w:val="00142EA9"/>
    <w:rsid w:val="00143F99"/>
    <w:rsid w:val="0014515E"/>
    <w:rsid w:val="0014533F"/>
    <w:rsid w:val="001472C5"/>
    <w:rsid w:val="00147F05"/>
    <w:rsid w:val="00150164"/>
    <w:rsid w:val="0015106D"/>
    <w:rsid w:val="00151D25"/>
    <w:rsid w:val="00151F9F"/>
    <w:rsid w:val="00152CC3"/>
    <w:rsid w:val="00153629"/>
    <w:rsid w:val="00153E61"/>
    <w:rsid w:val="001556BD"/>
    <w:rsid w:val="00155BE6"/>
    <w:rsid w:val="00156E9C"/>
    <w:rsid w:val="001577E2"/>
    <w:rsid w:val="00161574"/>
    <w:rsid w:val="001647DE"/>
    <w:rsid w:val="00165192"/>
    <w:rsid w:val="001658A0"/>
    <w:rsid w:val="001715BF"/>
    <w:rsid w:val="00172975"/>
    <w:rsid w:val="00173C57"/>
    <w:rsid w:val="001759FC"/>
    <w:rsid w:val="00175AAE"/>
    <w:rsid w:val="0017737C"/>
    <w:rsid w:val="00177B67"/>
    <w:rsid w:val="00177F69"/>
    <w:rsid w:val="00177FBB"/>
    <w:rsid w:val="001831E2"/>
    <w:rsid w:val="00183332"/>
    <w:rsid w:val="001844E2"/>
    <w:rsid w:val="00185128"/>
    <w:rsid w:val="001854CA"/>
    <w:rsid w:val="00185803"/>
    <w:rsid w:val="00190681"/>
    <w:rsid w:val="00190EEB"/>
    <w:rsid w:val="001913D7"/>
    <w:rsid w:val="001919C0"/>
    <w:rsid w:val="00191CC2"/>
    <w:rsid w:val="0019368A"/>
    <w:rsid w:val="0019398E"/>
    <w:rsid w:val="00195338"/>
    <w:rsid w:val="0019656A"/>
    <w:rsid w:val="001968A7"/>
    <w:rsid w:val="001968D0"/>
    <w:rsid w:val="001A0AC7"/>
    <w:rsid w:val="001A1D11"/>
    <w:rsid w:val="001A2764"/>
    <w:rsid w:val="001A3CE7"/>
    <w:rsid w:val="001A4814"/>
    <w:rsid w:val="001A4E1F"/>
    <w:rsid w:val="001A5022"/>
    <w:rsid w:val="001A67DF"/>
    <w:rsid w:val="001A76CD"/>
    <w:rsid w:val="001A7B8E"/>
    <w:rsid w:val="001A7D4C"/>
    <w:rsid w:val="001B0009"/>
    <w:rsid w:val="001B0CEA"/>
    <w:rsid w:val="001B177D"/>
    <w:rsid w:val="001B2078"/>
    <w:rsid w:val="001B3116"/>
    <w:rsid w:val="001B34AD"/>
    <w:rsid w:val="001B3682"/>
    <w:rsid w:val="001B39F4"/>
    <w:rsid w:val="001B53A5"/>
    <w:rsid w:val="001B78C1"/>
    <w:rsid w:val="001B7AB2"/>
    <w:rsid w:val="001B7C98"/>
    <w:rsid w:val="001C175F"/>
    <w:rsid w:val="001C1C4C"/>
    <w:rsid w:val="001C2DBD"/>
    <w:rsid w:val="001C3414"/>
    <w:rsid w:val="001C35E4"/>
    <w:rsid w:val="001C39FE"/>
    <w:rsid w:val="001C45C7"/>
    <w:rsid w:val="001C5281"/>
    <w:rsid w:val="001C5769"/>
    <w:rsid w:val="001C5BDC"/>
    <w:rsid w:val="001C5D21"/>
    <w:rsid w:val="001C7392"/>
    <w:rsid w:val="001C78A3"/>
    <w:rsid w:val="001D0905"/>
    <w:rsid w:val="001D1B5E"/>
    <w:rsid w:val="001D219B"/>
    <w:rsid w:val="001D28D9"/>
    <w:rsid w:val="001D315F"/>
    <w:rsid w:val="001D3E7C"/>
    <w:rsid w:val="001D4062"/>
    <w:rsid w:val="001D40D7"/>
    <w:rsid w:val="001D4551"/>
    <w:rsid w:val="001D52E7"/>
    <w:rsid w:val="001D64B3"/>
    <w:rsid w:val="001D677F"/>
    <w:rsid w:val="001D692F"/>
    <w:rsid w:val="001D6F9B"/>
    <w:rsid w:val="001E045C"/>
    <w:rsid w:val="001E04A1"/>
    <w:rsid w:val="001E203E"/>
    <w:rsid w:val="001E32C9"/>
    <w:rsid w:val="001E375A"/>
    <w:rsid w:val="001E4BEB"/>
    <w:rsid w:val="001E538F"/>
    <w:rsid w:val="001F0A09"/>
    <w:rsid w:val="001F15D6"/>
    <w:rsid w:val="001F2232"/>
    <w:rsid w:val="001F39A8"/>
    <w:rsid w:val="001F3BD0"/>
    <w:rsid w:val="001F3CF0"/>
    <w:rsid w:val="001F3F33"/>
    <w:rsid w:val="001F66B4"/>
    <w:rsid w:val="001F7BD6"/>
    <w:rsid w:val="002002E5"/>
    <w:rsid w:val="00201B19"/>
    <w:rsid w:val="0020310E"/>
    <w:rsid w:val="0020352C"/>
    <w:rsid w:val="00205813"/>
    <w:rsid w:val="002059DD"/>
    <w:rsid w:val="00206BFC"/>
    <w:rsid w:val="002078AD"/>
    <w:rsid w:val="002111E5"/>
    <w:rsid w:val="00211231"/>
    <w:rsid w:val="0021312D"/>
    <w:rsid w:val="00214966"/>
    <w:rsid w:val="00214AAB"/>
    <w:rsid w:val="00215B01"/>
    <w:rsid w:val="00216731"/>
    <w:rsid w:val="00216B7B"/>
    <w:rsid w:val="00216D22"/>
    <w:rsid w:val="002170D7"/>
    <w:rsid w:val="00217A1C"/>
    <w:rsid w:val="00220A01"/>
    <w:rsid w:val="00220D0A"/>
    <w:rsid w:val="002212B2"/>
    <w:rsid w:val="0022205A"/>
    <w:rsid w:val="00222944"/>
    <w:rsid w:val="00225773"/>
    <w:rsid w:val="002265FB"/>
    <w:rsid w:val="00226B13"/>
    <w:rsid w:val="00226F00"/>
    <w:rsid w:val="00230634"/>
    <w:rsid w:val="00231B26"/>
    <w:rsid w:val="00233DB2"/>
    <w:rsid w:val="002344A9"/>
    <w:rsid w:val="002349E7"/>
    <w:rsid w:val="002363E1"/>
    <w:rsid w:val="002369B0"/>
    <w:rsid w:val="002376B3"/>
    <w:rsid w:val="0024027F"/>
    <w:rsid w:val="0024114F"/>
    <w:rsid w:val="002411F7"/>
    <w:rsid w:val="00242601"/>
    <w:rsid w:val="002441AE"/>
    <w:rsid w:val="00246456"/>
    <w:rsid w:val="00246BEF"/>
    <w:rsid w:val="00247CE8"/>
    <w:rsid w:val="002518AE"/>
    <w:rsid w:val="00251C78"/>
    <w:rsid w:val="00252C17"/>
    <w:rsid w:val="00252CA6"/>
    <w:rsid w:val="00253275"/>
    <w:rsid w:val="00253916"/>
    <w:rsid w:val="00253AB8"/>
    <w:rsid w:val="00253F18"/>
    <w:rsid w:val="002550EE"/>
    <w:rsid w:val="00256891"/>
    <w:rsid w:val="00256CFA"/>
    <w:rsid w:val="0025799E"/>
    <w:rsid w:val="00257BD0"/>
    <w:rsid w:val="002609D9"/>
    <w:rsid w:val="002613A0"/>
    <w:rsid w:val="00262610"/>
    <w:rsid w:val="00262678"/>
    <w:rsid w:val="00262CEB"/>
    <w:rsid w:val="002633A2"/>
    <w:rsid w:val="00266526"/>
    <w:rsid w:val="00266879"/>
    <w:rsid w:val="0026733A"/>
    <w:rsid w:val="00267898"/>
    <w:rsid w:val="00270AA5"/>
    <w:rsid w:val="00271AB7"/>
    <w:rsid w:val="00272049"/>
    <w:rsid w:val="00272A75"/>
    <w:rsid w:val="0027357B"/>
    <w:rsid w:val="002738C9"/>
    <w:rsid w:val="00275376"/>
    <w:rsid w:val="00275A7E"/>
    <w:rsid w:val="00275E82"/>
    <w:rsid w:val="0027601E"/>
    <w:rsid w:val="0027660A"/>
    <w:rsid w:val="00280277"/>
    <w:rsid w:val="00280B72"/>
    <w:rsid w:val="00281FCA"/>
    <w:rsid w:val="002822B6"/>
    <w:rsid w:val="00283B27"/>
    <w:rsid w:val="00285361"/>
    <w:rsid w:val="00285783"/>
    <w:rsid w:val="002858DC"/>
    <w:rsid w:val="00287279"/>
    <w:rsid w:val="0028794F"/>
    <w:rsid w:val="002900F5"/>
    <w:rsid w:val="00290884"/>
    <w:rsid w:val="00290C94"/>
    <w:rsid w:val="00291008"/>
    <w:rsid w:val="002927AA"/>
    <w:rsid w:val="00293462"/>
    <w:rsid w:val="00294948"/>
    <w:rsid w:val="002A00CF"/>
    <w:rsid w:val="002A2700"/>
    <w:rsid w:val="002A2CBE"/>
    <w:rsid w:val="002A3526"/>
    <w:rsid w:val="002A3ACE"/>
    <w:rsid w:val="002A65F3"/>
    <w:rsid w:val="002A7CCC"/>
    <w:rsid w:val="002B09D1"/>
    <w:rsid w:val="002B1732"/>
    <w:rsid w:val="002B177C"/>
    <w:rsid w:val="002B2BB7"/>
    <w:rsid w:val="002B2D4C"/>
    <w:rsid w:val="002B339F"/>
    <w:rsid w:val="002B37B7"/>
    <w:rsid w:val="002B437A"/>
    <w:rsid w:val="002B4ED1"/>
    <w:rsid w:val="002B5ECE"/>
    <w:rsid w:val="002B6887"/>
    <w:rsid w:val="002C093C"/>
    <w:rsid w:val="002C0EB4"/>
    <w:rsid w:val="002C223C"/>
    <w:rsid w:val="002C37AF"/>
    <w:rsid w:val="002C3862"/>
    <w:rsid w:val="002C4481"/>
    <w:rsid w:val="002C4A59"/>
    <w:rsid w:val="002C4B51"/>
    <w:rsid w:val="002C50C4"/>
    <w:rsid w:val="002D2227"/>
    <w:rsid w:val="002D27D8"/>
    <w:rsid w:val="002D2B03"/>
    <w:rsid w:val="002D3F3E"/>
    <w:rsid w:val="002D4259"/>
    <w:rsid w:val="002D51DF"/>
    <w:rsid w:val="002D5348"/>
    <w:rsid w:val="002D5BCE"/>
    <w:rsid w:val="002D63F1"/>
    <w:rsid w:val="002D6718"/>
    <w:rsid w:val="002D68AD"/>
    <w:rsid w:val="002D6BCB"/>
    <w:rsid w:val="002E104E"/>
    <w:rsid w:val="002E15C5"/>
    <w:rsid w:val="002E189E"/>
    <w:rsid w:val="002E1E9F"/>
    <w:rsid w:val="002E1F39"/>
    <w:rsid w:val="002E2440"/>
    <w:rsid w:val="002E2666"/>
    <w:rsid w:val="002E28C3"/>
    <w:rsid w:val="002E3D51"/>
    <w:rsid w:val="002E4900"/>
    <w:rsid w:val="002E4CC3"/>
    <w:rsid w:val="002E5F3E"/>
    <w:rsid w:val="002E64FA"/>
    <w:rsid w:val="002E7E98"/>
    <w:rsid w:val="002F08B9"/>
    <w:rsid w:val="002F090B"/>
    <w:rsid w:val="002F2E05"/>
    <w:rsid w:val="002F3716"/>
    <w:rsid w:val="002F5986"/>
    <w:rsid w:val="002F653A"/>
    <w:rsid w:val="003005CF"/>
    <w:rsid w:val="0030140D"/>
    <w:rsid w:val="00301DB0"/>
    <w:rsid w:val="003025C0"/>
    <w:rsid w:val="00302A20"/>
    <w:rsid w:val="00302AB7"/>
    <w:rsid w:val="0030532D"/>
    <w:rsid w:val="00306BEB"/>
    <w:rsid w:val="00307B0B"/>
    <w:rsid w:val="003105CC"/>
    <w:rsid w:val="00310D2C"/>
    <w:rsid w:val="0031363D"/>
    <w:rsid w:val="00313CC6"/>
    <w:rsid w:val="0031432A"/>
    <w:rsid w:val="00314804"/>
    <w:rsid w:val="00315989"/>
    <w:rsid w:val="00316053"/>
    <w:rsid w:val="00316664"/>
    <w:rsid w:val="00316853"/>
    <w:rsid w:val="0031739C"/>
    <w:rsid w:val="00317DCF"/>
    <w:rsid w:val="00317FC4"/>
    <w:rsid w:val="0032053A"/>
    <w:rsid w:val="003208B7"/>
    <w:rsid w:val="00321D32"/>
    <w:rsid w:val="00322ADE"/>
    <w:rsid w:val="003274CD"/>
    <w:rsid w:val="00327D65"/>
    <w:rsid w:val="00327E65"/>
    <w:rsid w:val="00330E43"/>
    <w:rsid w:val="00332C51"/>
    <w:rsid w:val="00332E68"/>
    <w:rsid w:val="00333641"/>
    <w:rsid w:val="00333728"/>
    <w:rsid w:val="0033491F"/>
    <w:rsid w:val="0033508E"/>
    <w:rsid w:val="00335CAF"/>
    <w:rsid w:val="00337818"/>
    <w:rsid w:val="00342A6E"/>
    <w:rsid w:val="00343A23"/>
    <w:rsid w:val="003475A7"/>
    <w:rsid w:val="0034777E"/>
    <w:rsid w:val="003500F7"/>
    <w:rsid w:val="0035271E"/>
    <w:rsid w:val="003527BE"/>
    <w:rsid w:val="00352E87"/>
    <w:rsid w:val="0035373E"/>
    <w:rsid w:val="003542D8"/>
    <w:rsid w:val="00354A07"/>
    <w:rsid w:val="003555C2"/>
    <w:rsid w:val="00355D63"/>
    <w:rsid w:val="0036184B"/>
    <w:rsid w:val="0036245D"/>
    <w:rsid w:val="003639C0"/>
    <w:rsid w:val="003639E8"/>
    <w:rsid w:val="00363F54"/>
    <w:rsid w:val="00364CA0"/>
    <w:rsid w:val="00365467"/>
    <w:rsid w:val="003673DD"/>
    <w:rsid w:val="00367ED2"/>
    <w:rsid w:val="00370AEB"/>
    <w:rsid w:val="00371ABD"/>
    <w:rsid w:val="00373133"/>
    <w:rsid w:val="00373871"/>
    <w:rsid w:val="003741CF"/>
    <w:rsid w:val="003743D6"/>
    <w:rsid w:val="0037480D"/>
    <w:rsid w:val="00375738"/>
    <w:rsid w:val="00375DD1"/>
    <w:rsid w:val="00377EE1"/>
    <w:rsid w:val="003815FB"/>
    <w:rsid w:val="00383495"/>
    <w:rsid w:val="00383589"/>
    <w:rsid w:val="00383DD9"/>
    <w:rsid w:val="00384253"/>
    <w:rsid w:val="0038673A"/>
    <w:rsid w:val="00387457"/>
    <w:rsid w:val="003905DD"/>
    <w:rsid w:val="003912D8"/>
    <w:rsid w:val="00391483"/>
    <w:rsid w:val="00393F8D"/>
    <w:rsid w:val="003962F8"/>
    <w:rsid w:val="00397721"/>
    <w:rsid w:val="003A08F4"/>
    <w:rsid w:val="003A1149"/>
    <w:rsid w:val="003A21D7"/>
    <w:rsid w:val="003A2CBF"/>
    <w:rsid w:val="003A314A"/>
    <w:rsid w:val="003A49F3"/>
    <w:rsid w:val="003A4B5A"/>
    <w:rsid w:val="003A4EFC"/>
    <w:rsid w:val="003A5A18"/>
    <w:rsid w:val="003A76D9"/>
    <w:rsid w:val="003B0FCC"/>
    <w:rsid w:val="003B101C"/>
    <w:rsid w:val="003B21F6"/>
    <w:rsid w:val="003B239B"/>
    <w:rsid w:val="003B41F4"/>
    <w:rsid w:val="003B49C0"/>
    <w:rsid w:val="003B4C57"/>
    <w:rsid w:val="003B4CEE"/>
    <w:rsid w:val="003B4D86"/>
    <w:rsid w:val="003B6DD4"/>
    <w:rsid w:val="003B7589"/>
    <w:rsid w:val="003B75C9"/>
    <w:rsid w:val="003C0232"/>
    <w:rsid w:val="003C2F45"/>
    <w:rsid w:val="003C418D"/>
    <w:rsid w:val="003C484D"/>
    <w:rsid w:val="003C56FE"/>
    <w:rsid w:val="003C62C4"/>
    <w:rsid w:val="003C77C8"/>
    <w:rsid w:val="003C7B4F"/>
    <w:rsid w:val="003C7DDA"/>
    <w:rsid w:val="003C7F39"/>
    <w:rsid w:val="003D2D39"/>
    <w:rsid w:val="003D3D89"/>
    <w:rsid w:val="003D44E1"/>
    <w:rsid w:val="003D5F42"/>
    <w:rsid w:val="003D6DEB"/>
    <w:rsid w:val="003E0396"/>
    <w:rsid w:val="003E0ED9"/>
    <w:rsid w:val="003E176D"/>
    <w:rsid w:val="003E2906"/>
    <w:rsid w:val="003E2931"/>
    <w:rsid w:val="003E34F6"/>
    <w:rsid w:val="003E40E3"/>
    <w:rsid w:val="003E4A6F"/>
    <w:rsid w:val="003E5DD1"/>
    <w:rsid w:val="003E6CE6"/>
    <w:rsid w:val="003E6F13"/>
    <w:rsid w:val="003F04C4"/>
    <w:rsid w:val="003F119F"/>
    <w:rsid w:val="003F392C"/>
    <w:rsid w:val="003F6AF9"/>
    <w:rsid w:val="003F7357"/>
    <w:rsid w:val="003F77A9"/>
    <w:rsid w:val="003F7D97"/>
    <w:rsid w:val="003F7FCA"/>
    <w:rsid w:val="0040072B"/>
    <w:rsid w:val="004012F1"/>
    <w:rsid w:val="0040186D"/>
    <w:rsid w:val="00401C8B"/>
    <w:rsid w:val="00402B22"/>
    <w:rsid w:val="00402CDC"/>
    <w:rsid w:val="00403399"/>
    <w:rsid w:val="00407A2E"/>
    <w:rsid w:val="004105F9"/>
    <w:rsid w:val="00411280"/>
    <w:rsid w:val="00413977"/>
    <w:rsid w:val="00413BD2"/>
    <w:rsid w:val="00415444"/>
    <w:rsid w:val="00416BAE"/>
    <w:rsid w:val="00416D48"/>
    <w:rsid w:val="004171AC"/>
    <w:rsid w:val="00421372"/>
    <w:rsid w:val="0042294B"/>
    <w:rsid w:val="0042397F"/>
    <w:rsid w:val="0042709B"/>
    <w:rsid w:val="00427847"/>
    <w:rsid w:val="004304AD"/>
    <w:rsid w:val="004304BE"/>
    <w:rsid w:val="00430E08"/>
    <w:rsid w:val="004315B8"/>
    <w:rsid w:val="00431792"/>
    <w:rsid w:val="00431CA5"/>
    <w:rsid w:val="004324C9"/>
    <w:rsid w:val="00432C98"/>
    <w:rsid w:val="004355B8"/>
    <w:rsid w:val="004377AA"/>
    <w:rsid w:val="00440504"/>
    <w:rsid w:val="0044263B"/>
    <w:rsid w:val="00442E44"/>
    <w:rsid w:val="00442EBF"/>
    <w:rsid w:val="004430F1"/>
    <w:rsid w:val="004445B4"/>
    <w:rsid w:val="00444631"/>
    <w:rsid w:val="00444FD8"/>
    <w:rsid w:val="00445DAE"/>
    <w:rsid w:val="0044612F"/>
    <w:rsid w:val="004470C5"/>
    <w:rsid w:val="004472BB"/>
    <w:rsid w:val="00450460"/>
    <w:rsid w:val="00452C04"/>
    <w:rsid w:val="0045313C"/>
    <w:rsid w:val="00455942"/>
    <w:rsid w:val="00455ACC"/>
    <w:rsid w:val="0045603B"/>
    <w:rsid w:val="00460587"/>
    <w:rsid w:val="0046096D"/>
    <w:rsid w:val="00461C7D"/>
    <w:rsid w:val="00462BF4"/>
    <w:rsid w:val="00463097"/>
    <w:rsid w:val="0046361F"/>
    <w:rsid w:val="00463A7B"/>
    <w:rsid w:val="00463B1D"/>
    <w:rsid w:val="00463DC6"/>
    <w:rsid w:val="0046505B"/>
    <w:rsid w:val="00465409"/>
    <w:rsid w:val="00465B6F"/>
    <w:rsid w:val="00465E0E"/>
    <w:rsid w:val="00466917"/>
    <w:rsid w:val="00466D27"/>
    <w:rsid w:val="00470268"/>
    <w:rsid w:val="00471080"/>
    <w:rsid w:val="00471B6E"/>
    <w:rsid w:val="004729EA"/>
    <w:rsid w:val="00473608"/>
    <w:rsid w:val="00473B3A"/>
    <w:rsid w:val="00474797"/>
    <w:rsid w:val="00475596"/>
    <w:rsid w:val="00475BB3"/>
    <w:rsid w:val="00476475"/>
    <w:rsid w:val="00476F50"/>
    <w:rsid w:val="00477782"/>
    <w:rsid w:val="00477C40"/>
    <w:rsid w:val="00481D43"/>
    <w:rsid w:val="0048224F"/>
    <w:rsid w:val="0048344F"/>
    <w:rsid w:val="00485194"/>
    <w:rsid w:val="00485EFA"/>
    <w:rsid w:val="004861DB"/>
    <w:rsid w:val="004865DB"/>
    <w:rsid w:val="004879AE"/>
    <w:rsid w:val="0049546E"/>
    <w:rsid w:val="0049657E"/>
    <w:rsid w:val="0049754B"/>
    <w:rsid w:val="004A05F0"/>
    <w:rsid w:val="004A0665"/>
    <w:rsid w:val="004A15E7"/>
    <w:rsid w:val="004A181A"/>
    <w:rsid w:val="004A2C62"/>
    <w:rsid w:val="004A2E0E"/>
    <w:rsid w:val="004A3531"/>
    <w:rsid w:val="004A4F18"/>
    <w:rsid w:val="004A50BE"/>
    <w:rsid w:val="004A64B7"/>
    <w:rsid w:val="004A736E"/>
    <w:rsid w:val="004A7BFE"/>
    <w:rsid w:val="004B24B5"/>
    <w:rsid w:val="004B3293"/>
    <w:rsid w:val="004B6AAA"/>
    <w:rsid w:val="004B7224"/>
    <w:rsid w:val="004B7C90"/>
    <w:rsid w:val="004C1DD5"/>
    <w:rsid w:val="004C3919"/>
    <w:rsid w:val="004C3D07"/>
    <w:rsid w:val="004C4024"/>
    <w:rsid w:val="004C44A7"/>
    <w:rsid w:val="004C47E2"/>
    <w:rsid w:val="004C4942"/>
    <w:rsid w:val="004C4C8E"/>
    <w:rsid w:val="004C4E98"/>
    <w:rsid w:val="004C57AB"/>
    <w:rsid w:val="004C598C"/>
    <w:rsid w:val="004D02A3"/>
    <w:rsid w:val="004D169F"/>
    <w:rsid w:val="004D1E0F"/>
    <w:rsid w:val="004D282D"/>
    <w:rsid w:val="004D301B"/>
    <w:rsid w:val="004D3186"/>
    <w:rsid w:val="004D3B80"/>
    <w:rsid w:val="004D401A"/>
    <w:rsid w:val="004D5331"/>
    <w:rsid w:val="004D643C"/>
    <w:rsid w:val="004D7983"/>
    <w:rsid w:val="004D7BFB"/>
    <w:rsid w:val="004E0F9D"/>
    <w:rsid w:val="004E1205"/>
    <w:rsid w:val="004E374A"/>
    <w:rsid w:val="004E4818"/>
    <w:rsid w:val="004E4E5D"/>
    <w:rsid w:val="004E5450"/>
    <w:rsid w:val="004E55C2"/>
    <w:rsid w:val="004F13F8"/>
    <w:rsid w:val="004F2735"/>
    <w:rsid w:val="004F3219"/>
    <w:rsid w:val="004F53C3"/>
    <w:rsid w:val="004F54CD"/>
    <w:rsid w:val="004F66A0"/>
    <w:rsid w:val="004F6AF9"/>
    <w:rsid w:val="004F70DB"/>
    <w:rsid w:val="00501205"/>
    <w:rsid w:val="00501316"/>
    <w:rsid w:val="00501FC2"/>
    <w:rsid w:val="005028DD"/>
    <w:rsid w:val="00502D9E"/>
    <w:rsid w:val="005043DB"/>
    <w:rsid w:val="00507C6F"/>
    <w:rsid w:val="00510666"/>
    <w:rsid w:val="00511243"/>
    <w:rsid w:val="00511D63"/>
    <w:rsid w:val="00512354"/>
    <w:rsid w:val="005134BC"/>
    <w:rsid w:val="00515644"/>
    <w:rsid w:val="005158C8"/>
    <w:rsid w:val="00515924"/>
    <w:rsid w:val="005163E0"/>
    <w:rsid w:val="005177D7"/>
    <w:rsid w:val="00520FB4"/>
    <w:rsid w:val="0052214F"/>
    <w:rsid w:val="005222B8"/>
    <w:rsid w:val="005239E3"/>
    <w:rsid w:val="00525DA9"/>
    <w:rsid w:val="005266C8"/>
    <w:rsid w:val="00526BA8"/>
    <w:rsid w:val="00526D52"/>
    <w:rsid w:val="0052772B"/>
    <w:rsid w:val="00530982"/>
    <w:rsid w:val="00530D20"/>
    <w:rsid w:val="00533993"/>
    <w:rsid w:val="0053423D"/>
    <w:rsid w:val="005349F6"/>
    <w:rsid w:val="00534A6C"/>
    <w:rsid w:val="00534D00"/>
    <w:rsid w:val="00536F8F"/>
    <w:rsid w:val="00540D48"/>
    <w:rsid w:val="00541823"/>
    <w:rsid w:val="005420D4"/>
    <w:rsid w:val="0054231F"/>
    <w:rsid w:val="00543A6A"/>
    <w:rsid w:val="005442FE"/>
    <w:rsid w:val="00544524"/>
    <w:rsid w:val="00544A7D"/>
    <w:rsid w:val="00547743"/>
    <w:rsid w:val="00547FCA"/>
    <w:rsid w:val="005519DB"/>
    <w:rsid w:val="00551F89"/>
    <w:rsid w:val="005534E0"/>
    <w:rsid w:val="005541F9"/>
    <w:rsid w:val="0055554D"/>
    <w:rsid w:val="00557B0E"/>
    <w:rsid w:val="00560245"/>
    <w:rsid w:val="00561A6D"/>
    <w:rsid w:val="00562F29"/>
    <w:rsid w:val="005635D2"/>
    <w:rsid w:val="0056485B"/>
    <w:rsid w:val="00564B8C"/>
    <w:rsid w:val="00566A5F"/>
    <w:rsid w:val="00566D0D"/>
    <w:rsid w:val="00567FBC"/>
    <w:rsid w:val="00570045"/>
    <w:rsid w:val="00571484"/>
    <w:rsid w:val="005721B2"/>
    <w:rsid w:val="00573133"/>
    <w:rsid w:val="00573285"/>
    <w:rsid w:val="00573561"/>
    <w:rsid w:val="00573C60"/>
    <w:rsid w:val="00573F83"/>
    <w:rsid w:val="005746F2"/>
    <w:rsid w:val="00574E3F"/>
    <w:rsid w:val="0058147A"/>
    <w:rsid w:val="005816D9"/>
    <w:rsid w:val="0058244D"/>
    <w:rsid w:val="00582E9D"/>
    <w:rsid w:val="00583984"/>
    <w:rsid w:val="00583AE9"/>
    <w:rsid w:val="00584309"/>
    <w:rsid w:val="005853BA"/>
    <w:rsid w:val="0058596F"/>
    <w:rsid w:val="005860CB"/>
    <w:rsid w:val="00587A7F"/>
    <w:rsid w:val="00587C96"/>
    <w:rsid w:val="00587E8A"/>
    <w:rsid w:val="00590714"/>
    <w:rsid w:val="00590B4C"/>
    <w:rsid w:val="00593593"/>
    <w:rsid w:val="0059370B"/>
    <w:rsid w:val="00593E06"/>
    <w:rsid w:val="00594F12"/>
    <w:rsid w:val="00595D71"/>
    <w:rsid w:val="005A1642"/>
    <w:rsid w:val="005A1826"/>
    <w:rsid w:val="005A2AD2"/>
    <w:rsid w:val="005A300C"/>
    <w:rsid w:val="005A3763"/>
    <w:rsid w:val="005A4572"/>
    <w:rsid w:val="005A4C36"/>
    <w:rsid w:val="005A6188"/>
    <w:rsid w:val="005A6239"/>
    <w:rsid w:val="005A728C"/>
    <w:rsid w:val="005B0B61"/>
    <w:rsid w:val="005B0ECA"/>
    <w:rsid w:val="005B1148"/>
    <w:rsid w:val="005B174B"/>
    <w:rsid w:val="005B2BE3"/>
    <w:rsid w:val="005B3C5A"/>
    <w:rsid w:val="005B4A43"/>
    <w:rsid w:val="005B6238"/>
    <w:rsid w:val="005B65E8"/>
    <w:rsid w:val="005B6E58"/>
    <w:rsid w:val="005B6F91"/>
    <w:rsid w:val="005C0C46"/>
    <w:rsid w:val="005C0CC4"/>
    <w:rsid w:val="005C2081"/>
    <w:rsid w:val="005C277D"/>
    <w:rsid w:val="005C438B"/>
    <w:rsid w:val="005C4ABB"/>
    <w:rsid w:val="005C4BC1"/>
    <w:rsid w:val="005C72F6"/>
    <w:rsid w:val="005C7780"/>
    <w:rsid w:val="005D0FCB"/>
    <w:rsid w:val="005D173E"/>
    <w:rsid w:val="005D185A"/>
    <w:rsid w:val="005D2525"/>
    <w:rsid w:val="005D5082"/>
    <w:rsid w:val="005D588C"/>
    <w:rsid w:val="005D7271"/>
    <w:rsid w:val="005E02C5"/>
    <w:rsid w:val="005E1031"/>
    <w:rsid w:val="005E4AAE"/>
    <w:rsid w:val="005E4CE0"/>
    <w:rsid w:val="005E5D70"/>
    <w:rsid w:val="005E6774"/>
    <w:rsid w:val="005F0D1B"/>
    <w:rsid w:val="005F1475"/>
    <w:rsid w:val="005F1A42"/>
    <w:rsid w:val="005F24F0"/>
    <w:rsid w:val="005F35BB"/>
    <w:rsid w:val="005F378B"/>
    <w:rsid w:val="005F3EF5"/>
    <w:rsid w:val="005F4A1A"/>
    <w:rsid w:val="005F4A81"/>
    <w:rsid w:val="005F4E66"/>
    <w:rsid w:val="005F7788"/>
    <w:rsid w:val="0060194B"/>
    <w:rsid w:val="006020DC"/>
    <w:rsid w:val="006031EE"/>
    <w:rsid w:val="00604B1B"/>
    <w:rsid w:val="00604E19"/>
    <w:rsid w:val="00604FA8"/>
    <w:rsid w:val="00605862"/>
    <w:rsid w:val="00605A76"/>
    <w:rsid w:val="00606A29"/>
    <w:rsid w:val="00607340"/>
    <w:rsid w:val="00610EF9"/>
    <w:rsid w:val="00611DFF"/>
    <w:rsid w:val="00612225"/>
    <w:rsid w:val="00613DCE"/>
    <w:rsid w:val="006155CB"/>
    <w:rsid w:val="00620307"/>
    <w:rsid w:val="006206FE"/>
    <w:rsid w:val="00620E4F"/>
    <w:rsid w:val="00621818"/>
    <w:rsid w:val="00622E2B"/>
    <w:rsid w:val="00622F79"/>
    <w:rsid w:val="00622F82"/>
    <w:rsid w:val="006234AA"/>
    <w:rsid w:val="00623DB7"/>
    <w:rsid w:val="0062788E"/>
    <w:rsid w:val="0062789A"/>
    <w:rsid w:val="00627B58"/>
    <w:rsid w:val="0063098B"/>
    <w:rsid w:val="0063119B"/>
    <w:rsid w:val="00631E3A"/>
    <w:rsid w:val="006323AE"/>
    <w:rsid w:val="0063255E"/>
    <w:rsid w:val="006327B0"/>
    <w:rsid w:val="00633C83"/>
    <w:rsid w:val="00633F28"/>
    <w:rsid w:val="0063453E"/>
    <w:rsid w:val="006347EC"/>
    <w:rsid w:val="00634A66"/>
    <w:rsid w:val="00635A95"/>
    <w:rsid w:val="00635C79"/>
    <w:rsid w:val="00636055"/>
    <w:rsid w:val="00637B01"/>
    <w:rsid w:val="00640673"/>
    <w:rsid w:val="00640EC2"/>
    <w:rsid w:val="00641294"/>
    <w:rsid w:val="0064183A"/>
    <w:rsid w:val="00642858"/>
    <w:rsid w:val="006438E1"/>
    <w:rsid w:val="0064397B"/>
    <w:rsid w:val="00644489"/>
    <w:rsid w:val="00644C29"/>
    <w:rsid w:val="006450B6"/>
    <w:rsid w:val="006453F4"/>
    <w:rsid w:val="00645D78"/>
    <w:rsid w:val="00647A38"/>
    <w:rsid w:val="00650153"/>
    <w:rsid w:val="006506E0"/>
    <w:rsid w:val="00650E6A"/>
    <w:rsid w:val="00652A49"/>
    <w:rsid w:val="00653B2F"/>
    <w:rsid w:val="006548EA"/>
    <w:rsid w:val="0065514D"/>
    <w:rsid w:val="006556C1"/>
    <w:rsid w:val="00656280"/>
    <w:rsid w:val="00656C27"/>
    <w:rsid w:val="00662527"/>
    <w:rsid w:val="006633BD"/>
    <w:rsid w:val="0066495E"/>
    <w:rsid w:val="0066532C"/>
    <w:rsid w:val="006656BC"/>
    <w:rsid w:val="006666E4"/>
    <w:rsid w:val="006702C7"/>
    <w:rsid w:val="00670864"/>
    <w:rsid w:val="0067232E"/>
    <w:rsid w:val="00672C6B"/>
    <w:rsid w:val="00673967"/>
    <w:rsid w:val="00674522"/>
    <w:rsid w:val="00675FA2"/>
    <w:rsid w:val="00677A74"/>
    <w:rsid w:val="00677E3F"/>
    <w:rsid w:val="00677F11"/>
    <w:rsid w:val="006802E9"/>
    <w:rsid w:val="006806D6"/>
    <w:rsid w:val="00680DD6"/>
    <w:rsid w:val="006810A2"/>
    <w:rsid w:val="00681494"/>
    <w:rsid w:val="00681750"/>
    <w:rsid w:val="0068388A"/>
    <w:rsid w:val="00684287"/>
    <w:rsid w:val="00684B8E"/>
    <w:rsid w:val="0068521A"/>
    <w:rsid w:val="006862E3"/>
    <w:rsid w:val="006862FF"/>
    <w:rsid w:val="00686950"/>
    <w:rsid w:val="00690308"/>
    <w:rsid w:val="00690A38"/>
    <w:rsid w:val="00690BFC"/>
    <w:rsid w:val="0069193F"/>
    <w:rsid w:val="00691B17"/>
    <w:rsid w:val="006920A5"/>
    <w:rsid w:val="006942C0"/>
    <w:rsid w:val="006A19CE"/>
    <w:rsid w:val="006A3B5E"/>
    <w:rsid w:val="006A5E07"/>
    <w:rsid w:val="006A639A"/>
    <w:rsid w:val="006A6661"/>
    <w:rsid w:val="006A699F"/>
    <w:rsid w:val="006A7D70"/>
    <w:rsid w:val="006A7E6D"/>
    <w:rsid w:val="006B1EAC"/>
    <w:rsid w:val="006B1ECD"/>
    <w:rsid w:val="006B22E5"/>
    <w:rsid w:val="006B428A"/>
    <w:rsid w:val="006B4300"/>
    <w:rsid w:val="006B4470"/>
    <w:rsid w:val="006B64ED"/>
    <w:rsid w:val="006C083D"/>
    <w:rsid w:val="006C1C3E"/>
    <w:rsid w:val="006C3389"/>
    <w:rsid w:val="006C380B"/>
    <w:rsid w:val="006C3F49"/>
    <w:rsid w:val="006C505E"/>
    <w:rsid w:val="006C531E"/>
    <w:rsid w:val="006C5C03"/>
    <w:rsid w:val="006C6454"/>
    <w:rsid w:val="006C7D35"/>
    <w:rsid w:val="006D0361"/>
    <w:rsid w:val="006D23A7"/>
    <w:rsid w:val="006D26D1"/>
    <w:rsid w:val="006D33BC"/>
    <w:rsid w:val="006D478A"/>
    <w:rsid w:val="006D4AEC"/>
    <w:rsid w:val="006D58C5"/>
    <w:rsid w:val="006D6387"/>
    <w:rsid w:val="006D70D0"/>
    <w:rsid w:val="006D742D"/>
    <w:rsid w:val="006E16EE"/>
    <w:rsid w:val="006E219C"/>
    <w:rsid w:val="006E3838"/>
    <w:rsid w:val="006E3F54"/>
    <w:rsid w:val="006E4626"/>
    <w:rsid w:val="006E539C"/>
    <w:rsid w:val="006F0BF0"/>
    <w:rsid w:val="006F150B"/>
    <w:rsid w:val="006F1AB3"/>
    <w:rsid w:val="006F2394"/>
    <w:rsid w:val="006F3D26"/>
    <w:rsid w:val="006F41EE"/>
    <w:rsid w:val="006F5768"/>
    <w:rsid w:val="006F5E33"/>
    <w:rsid w:val="006F62A2"/>
    <w:rsid w:val="006F671E"/>
    <w:rsid w:val="006F6B30"/>
    <w:rsid w:val="006F6B78"/>
    <w:rsid w:val="006F7732"/>
    <w:rsid w:val="006F796A"/>
    <w:rsid w:val="00700306"/>
    <w:rsid w:val="00701B38"/>
    <w:rsid w:val="007022B2"/>
    <w:rsid w:val="007027EF"/>
    <w:rsid w:val="00705525"/>
    <w:rsid w:val="00705939"/>
    <w:rsid w:val="00705D55"/>
    <w:rsid w:val="007063D9"/>
    <w:rsid w:val="007120A2"/>
    <w:rsid w:val="00712104"/>
    <w:rsid w:val="00712A50"/>
    <w:rsid w:val="00713846"/>
    <w:rsid w:val="00713D89"/>
    <w:rsid w:val="007140E9"/>
    <w:rsid w:val="0071457E"/>
    <w:rsid w:val="00714756"/>
    <w:rsid w:val="0071575E"/>
    <w:rsid w:val="00715E27"/>
    <w:rsid w:val="0071731A"/>
    <w:rsid w:val="007176E7"/>
    <w:rsid w:val="007179AA"/>
    <w:rsid w:val="00720DFC"/>
    <w:rsid w:val="00720FC2"/>
    <w:rsid w:val="00721159"/>
    <w:rsid w:val="00723AED"/>
    <w:rsid w:val="00723D6D"/>
    <w:rsid w:val="00724B59"/>
    <w:rsid w:val="007253DE"/>
    <w:rsid w:val="00726507"/>
    <w:rsid w:val="00726993"/>
    <w:rsid w:val="00730E1A"/>
    <w:rsid w:val="007318EC"/>
    <w:rsid w:val="00732A03"/>
    <w:rsid w:val="007339DB"/>
    <w:rsid w:val="00737386"/>
    <w:rsid w:val="0074040D"/>
    <w:rsid w:val="00740C56"/>
    <w:rsid w:val="00741119"/>
    <w:rsid w:val="007419DA"/>
    <w:rsid w:val="00742F29"/>
    <w:rsid w:val="00742F69"/>
    <w:rsid w:val="00742FC8"/>
    <w:rsid w:val="007432BF"/>
    <w:rsid w:val="007438C6"/>
    <w:rsid w:val="00744085"/>
    <w:rsid w:val="0074411A"/>
    <w:rsid w:val="0074539F"/>
    <w:rsid w:val="00747C11"/>
    <w:rsid w:val="00750460"/>
    <w:rsid w:val="007511B7"/>
    <w:rsid w:val="00751BFC"/>
    <w:rsid w:val="007527E2"/>
    <w:rsid w:val="007530EB"/>
    <w:rsid w:val="00756EED"/>
    <w:rsid w:val="007579A6"/>
    <w:rsid w:val="007579D4"/>
    <w:rsid w:val="00760E23"/>
    <w:rsid w:val="00765828"/>
    <w:rsid w:val="00771AEF"/>
    <w:rsid w:val="00772022"/>
    <w:rsid w:val="00773B12"/>
    <w:rsid w:val="00775FF4"/>
    <w:rsid w:val="00776A7D"/>
    <w:rsid w:val="00777697"/>
    <w:rsid w:val="0078054C"/>
    <w:rsid w:val="00780A7B"/>
    <w:rsid w:val="00783CAA"/>
    <w:rsid w:val="007843C9"/>
    <w:rsid w:val="00785CCC"/>
    <w:rsid w:val="00787162"/>
    <w:rsid w:val="00790738"/>
    <w:rsid w:val="00790AFE"/>
    <w:rsid w:val="00790BB5"/>
    <w:rsid w:val="00790EA4"/>
    <w:rsid w:val="007919D3"/>
    <w:rsid w:val="007928E9"/>
    <w:rsid w:val="00794FAA"/>
    <w:rsid w:val="00795C75"/>
    <w:rsid w:val="00797104"/>
    <w:rsid w:val="00797A1D"/>
    <w:rsid w:val="007A17DB"/>
    <w:rsid w:val="007A28D1"/>
    <w:rsid w:val="007A32A2"/>
    <w:rsid w:val="007A3652"/>
    <w:rsid w:val="007A3A76"/>
    <w:rsid w:val="007A5493"/>
    <w:rsid w:val="007A5A17"/>
    <w:rsid w:val="007A5AA8"/>
    <w:rsid w:val="007A7BDC"/>
    <w:rsid w:val="007B0740"/>
    <w:rsid w:val="007B18A7"/>
    <w:rsid w:val="007B1B32"/>
    <w:rsid w:val="007B2358"/>
    <w:rsid w:val="007B36AF"/>
    <w:rsid w:val="007B3C99"/>
    <w:rsid w:val="007B4927"/>
    <w:rsid w:val="007B4C9B"/>
    <w:rsid w:val="007B5700"/>
    <w:rsid w:val="007B6AAA"/>
    <w:rsid w:val="007B7161"/>
    <w:rsid w:val="007B7B4E"/>
    <w:rsid w:val="007C0AF4"/>
    <w:rsid w:val="007C0C1A"/>
    <w:rsid w:val="007C0D81"/>
    <w:rsid w:val="007C1A43"/>
    <w:rsid w:val="007C3BBE"/>
    <w:rsid w:val="007C4FAD"/>
    <w:rsid w:val="007C507E"/>
    <w:rsid w:val="007C5655"/>
    <w:rsid w:val="007C780C"/>
    <w:rsid w:val="007C7D3B"/>
    <w:rsid w:val="007D0E9C"/>
    <w:rsid w:val="007D5BA4"/>
    <w:rsid w:val="007D698C"/>
    <w:rsid w:val="007D7B7E"/>
    <w:rsid w:val="007E16E6"/>
    <w:rsid w:val="007E5AA6"/>
    <w:rsid w:val="007E61C8"/>
    <w:rsid w:val="007E69F3"/>
    <w:rsid w:val="007F065A"/>
    <w:rsid w:val="007F11DD"/>
    <w:rsid w:val="007F5513"/>
    <w:rsid w:val="007F5640"/>
    <w:rsid w:val="007F5842"/>
    <w:rsid w:val="007F5975"/>
    <w:rsid w:val="007F6C79"/>
    <w:rsid w:val="007F7875"/>
    <w:rsid w:val="008040E3"/>
    <w:rsid w:val="0080433A"/>
    <w:rsid w:val="00805974"/>
    <w:rsid w:val="00805FE6"/>
    <w:rsid w:val="00806320"/>
    <w:rsid w:val="00811321"/>
    <w:rsid w:val="0081218B"/>
    <w:rsid w:val="008133CB"/>
    <w:rsid w:val="00815F12"/>
    <w:rsid w:val="00816B7F"/>
    <w:rsid w:val="008177C0"/>
    <w:rsid w:val="00820804"/>
    <w:rsid w:val="00820F04"/>
    <w:rsid w:val="0082219F"/>
    <w:rsid w:val="0082223A"/>
    <w:rsid w:val="00824599"/>
    <w:rsid w:val="008247A5"/>
    <w:rsid w:val="0082498E"/>
    <w:rsid w:val="008258FF"/>
    <w:rsid w:val="00827D8D"/>
    <w:rsid w:val="00831AD7"/>
    <w:rsid w:val="00831DE4"/>
    <w:rsid w:val="00834D7A"/>
    <w:rsid w:val="0083697F"/>
    <w:rsid w:val="0083734E"/>
    <w:rsid w:val="008374AD"/>
    <w:rsid w:val="008404F9"/>
    <w:rsid w:val="00842FC5"/>
    <w:rsid w:val="00843DDE"/>
    <w:rsid w:val="008445A7"/>
    <w:rsid w:val="00847D32"/>
    <w:rsid w:val="0085073A"/>
    <w:rsid w:val="0085084F"/>
    <w:rsid w:val="00850B57"/>
    <w:rsid w:val="00851FFD"/>
    <w:rsid w:val="008520AD"/>
    <w:rsid w:val="00852539"/>
    <w:rsid w:val="008526C5"/>
    <w:rsid w:val="00853E23"/>
    <w:rsid w:val="008554C9"/>
    <w:rsid w:val="008562F7"/>
    <w:rsid w:val="008605AF"/>
    <w:rsid w:val="00860C21"/>
    <w:rsid w:val="00861B1C"/>
    <w:rsid w:val="00862F0C"/>
    <w:rsid w:val="00863016"/>
    <w:rsid w:val="00865008"/>
    <w:rsid w:val="00865D3F"/>
    <w:rsid w:val="00866FE2"/>
    <w:rsid w:val="0087023B"/>
    <w:rsid w:val="00871524"/>
    <w:rsid w:val="00871F3D"/>
    <w:rsid w:val="008729BB"/>
    <w:rsid w:val="008732DB"/>
    <w:rsid w:val="008751AA"/>
    <w:rsid w:val="0087581C"/>
    <w:rsid w:val="0087639F"/>
    <w:rsid w:val="00876BCA"/>
    <w:rsid w:val="0087743A"/>
    <w:rsid w:val="008779DD"/>
    <w:rsid w:val="00880B76"/>
    <w:rsid w:val="00881089"/>
    <w:rsid w:val="0088121D"/>
    <w:rsid w:val="00884C29"/>
    <w:rsid w:val="00885527"/>
    <w:rsid w:val="00885901"/>
    <w:rsid w:val="00886E64"/>
    <w:rsid w:val="00886F91"/>
    <w:rsid w:val="00891143"/>
    <w:rsid w:val="00892E82"/>
    <w:rsid w:val="00894917"/>
    <w:rsid w:val="0089576F"/>
    <w:rsid w:val="008A0CA1"/>
    <w:rsid w:val="008A1A0C"/>
    <w:rsid w:val="008A1F30"/>
    <w:rsid w:val="008A3407"/>
    <w:rsid w:val="008A3B8C"/>
    <w:rsid w:val="008A7201"/>
    <w:rsid w:val="008A7756"/>
    <w:rsid w:val="008A7968"/>
    <w:rsid w:val="008A7ACC"/>
    <w:rsid w:val="008B00CC"/>
    <w:rsid w:val="008B0373"/>
    <w:rsid w:val="008B05B2"/>
    <w:rsid w:val="008B34C0"/>
    <w:rsid w:val="008B3568"/>
    <w:rsid w:val="008B4180"/>
    <w:rsid w:val="008C0257"/>
    <w:rsid w:val="008C0458"/>
    <w:rsid w:val="008C2E0C"/>
    <w:rsid w:val="008C3251"/>
    <w:rsid w:val="008C3505"/>
    <w:rsid w:val="008C3ABF"/>
    <w:rsid w:val="008C405C"/>
    <w:rsid w:val="008C4097"/>
    <w:rsid w:val="008C516D"/>
    <w:rsid w:val="008C58F3"/>
    <w:rsid w:val="008C5B75"/>
    <w:rsid w:val="008D02BF"/>
    <w:rsid w:val="008D0C4E"/>
    <w:rsid w:val="008D1421"/>
    <w:rsid w:val="008D2770"/>
    <w:rsid w:val="008D38C1"/>
    <w:rsid w:val="008D3D48"/>
    <w:rsid w:val="008D4489"/>
    <w:rsid w:val="008D457F"/>
    <w:rsid w:val="008D4963"/>
    <w:rsid w:val="008D6DD7"/>
    <w:rsid w:val="008D729D"/>
    <w:rsid w:val="008E04CC"/>
    <w:rsid w:val="008E0BC3"/>
    <w:rsid w:val="008E1485"/>
    <w:rsid w:val="008E33B6"/>
    <w:rsid w:val="008E4DC6"/>
    <w:rsid w:val="008E59F2"/>
    <w:rsid w:val="008E616A"/>
    <w:rsid w:val="008E61ED"/>
    <w:rsid w:val="008E67B4"/>
    <w:rsid w:val="008F058B"/>
    <w:rsid w:val="008F39F9"/>
    <w:rsid w:val="008F3AB4"/>
    <w:rsid w:val="008F49B9"/>
    <w:rsid w:val="008F6335"/>
    <w:rsid w:val="008F6FD2"/>
    <w:rsid w:val="008F721A"/>
    <w:rsid w:val="0090040F"/>
    <w:rsid w:val="00900C97"/>
    <w:rsid w:val="00900D5E"/>
    <w:rsid w:val="00900F40"/>
    <w:rsid w:val="00904C4D"/>
    <w:rsid w:val="00905162"/>
    <w:rsid w:val="00905326"/>
    <w:rsid w:val="00905E06"/>
    <w:rsid w:val="0090722F"/>
    <w:rsid w:val="00907401"/>
    <w:rsid w:val="00907E5B"/>
    <w:rsid w:val="00907FC9"/>
    <w:rsid w:val="00910594"/>
    <w:rsid w:val="00910A56"/>
    <w:rsid w:val="00910CFD"/>
    <w:rsid w:val="00910E08"/>
    <w:rsid w:val="00911C9D"/>
    <w:rsid w:val="00913033"/>
    <w:rsid w:val="00913E92"/>
    <w:rsid w:val="00914447"/>
    <w:rsid w:val="009161DF"/>
    <w:rsid w:val="00920862"/>
    <w:rsid w:val="00920ED4"/>
    <w:rsid w:val="00922746"/>
    <w:rsid w:val="00924C9A"/>
    <w:rsid w:val="00924E48"/>
    <w:rsid w:val="00925543"/>
    <w:rsid w:val="00925631"/>
    <w:rsid w:val="0092619F"/>
    <w:rsid w:val="00927965"/>
    <w:rsid w:val="00930A66"/>
    <w:rsid w:val="00933729"/>
    <w:rsid w:val="0093438E"/>
    <w:rsid w:val="00935B37"/>
    <w:rsid w:val="00936526"/>
    <w:rsid w:val="00937377"/>
    <w:rsid w:val="00941D01"/>
    <w:rsid w:val="00944B7F"/>
    <w:rsid w:val="009455C1"/>
    <w:rsid w:val="0094602D"/>
    <w:rsid w:val="0094709D"/>
    <w:rsid w:val="00947488"/>
    <w:rsid w:val="0095012E"/>
    <w:rsid w:val="00950B55"/>
    <w:rsid w:val="009535CE"/>
    <w:rsid w:val="009537B9"/>
    <w:rsid w:val="00953857"/>
    <w:rsid w:val="00954E1D"/>
    <w:rsid w:val="00954F9D"/>
    <w:rsid w:val="00955D42"/>
    <w:rsid w:val="009563D2"/>
    <w:rsid w:val="009568F8"/>
    <w:rsid w:val="009570FC"/>
    <w:rsid w:val="00957188"/>
    <w:rsid w:val="009571F0"/>
    <w:rsid w:val="00957CB4"/>
    <w:rsid w:val="00957F8F"/>
    <w:rsid w:val="009602B5"/>
    <w:rsid w:val="00961C8B"/>
    <w:rsid w:val="00962896"/>
    <w:rsid w:val="00962BA6"/>
    <w:rsid w:val="0096443C"/>
    <w:rsid w:val="00966A83"/>
    <w:rsid w:val="00970A34"/>
    <w:rsid w:val="00970B8B"/>
    <w:rsid w:val="00970C7D"/>
    <w:rsid w:val="009726C5"/>
    <w:rsid w:val="00973E42"/>
    <w:rsid w:val="00974217"/>
    <w:rsid w:val="00976F88"/>
    <w:rsid w:val="00980011"/>
    <w:rsid w:val="009800A7"/>
    <w:rsid w:val="00980676"/>
    <w:rsid w:val="00981126"/>
    <w:rsid w:val="009814D1"/>
    <w:rsid w:val="00981569"/>
    <w:rsid w:val="0098180A"/>
    <w:rsid w:val="00981832"/>
    <w:rsid w:val="00981B95"/>
    <w:rsid w:val="00981E95"/>
    <w:rsid w:val="00984266"/>
    <w:rsid w:val="0098578C"/>
    <w:rsid w:val="009862AC"/>
    <w:rsid w:val="009862F3"/>
    <w:rsid w:val="00986534"/>
    <w:rsid w:val="00987117"/>
    <w:rsid w:val="00987C4D"/>
    <w:rsid w:val="009905FA"/>
    <w:rsid w:val="00990CCC"/>
    <w:rsid w:val="00993734"/>
    <w:rsid w:val="00993B28"/>
    <w:rsid w:val="00995751"/>
    <w:rsid w:val="0099736B"/>
    <w:rsid w:val="0099740E"/>
    <w:rsid w:val="009A03BE"/>
    <w:rsid w:val="009A072C"/>
    <w:rsid w:val="009A0766"/>
    <w:rsid w:val="009A1DE8"/>
    <w:rsid w:val="009A3E79"/>
    <w:rsid w:val="009A405D"/>
    <w:rsid w:val="009A47C7"/>
    <w:rsid w:val="009A4A36"/>
    <w:rsid w:val="009A52E6"/>
    <w:rsid w:val="009A65D3"/>
    <w:rsid w:val="009B08AB"/>
    <w:rsid w:val="009B2005"/>
    <w:rsid w:val="009B33C6"/>
    <w:rsid w:val="009B3FEB"/>
    <w:rsid w:val="009B48F9"/>
    <w:rsid w:val="009B5A33"/>
    <w:rsid w:val="009B5E97"/>
    <w:rsid w:val="009C0CA5"/>
    <w:rsid w:val="009C155B"/>
    <w:rsid w:val="009C423A"/>
    <w:rsid w:val="009C5F17"/>
    <w:rsid w:val="009C6B38"/>
    <w:rsid w:val="009C7312"/>
    <w:rsid w:val="009C7B11"/>
    <w:rsid w:val="009C7B34"/>
    <w:rsid w:val="009D461C"/>
    <w:rsid w:val="009D50B2"/>
    <w:rsid w:val="009D50F2"/>
    <w:rsid w:val="009D7B9F"/>
    <w:rsid w:val="009E02DE"/>
    <w:rsid w:val="009E09CA"/>
    <w:rsid w:val="009E10D3"/>
    <w:rsid w:val="009E390A"/>
    <w:rsid w:val="009E4669"/>
    <w:rsid w:val="009E4B67"/>
    <w:rsid w:val="009E4ED7"/>
    <w:rsid w:val="009E53E1"/>
    <w:rsid w:val="009E6794"/>
    <w:rsid w:val="009E6F7F"/>
    <w:rsid w:val="009E70F4"/>
    <w:rsid w:val="009E7213"/>
    <w:rsid w:val="009E7326"/>
    <w:rsid w:val="009E7745"/>
    <w:rsid w:val="009F19CC"/>
    <w:rsid w:val="009F247D"/>
    <w:rsid w:val="009F3887"/>
    <w:rsid w:val="009F5C36"/>
    <w:rsid w:val="009F60F2"/>
    <w:rsid w:val="009F62C4"/>
    <w:rsid w:val="009F6568"/>
    <w:rsid w:val="009F656A"/>
    <w:rsid w:val="00A000FC"/>
    <w:rsid w:val="00A01773"/>
    <w:rsid w:val="00A01CED"/>
    <w:rsid w:val="00A030E6"/>
    <w:rsid w:val="00A03CAB"/>
    <w:rsid w:val="00A0438A"/>
    <w:rsid w:val="00A047F9"/>
    <w:rsid w:val="00A04973"/>
    <w:rsid w:val="00A05870"/>
    <w:rsid w:val="00A06C15"/>
    <w:rsid w:val="00A06F37"/>
    <w:rsid w:val="00A070A2"/>
    <w:rsid w:val="00A11D82"/>
    <w:rsid w:val="00A12815"/>
    <w:rsid w:val="00A16422"/>
    <w:rsid w:val="00A16A6C"/>
    <w:rsid w:val="00A1784D"/>
    <w:rsid w:val="00A2138A"/>
    <w:rsid w:val="00A21BEF"/>
    <w:rsid w:val="00A238C2"/>
    <w:rsid w:val="00A247E0"/>
    <w:rsid w:val="00A24B7A"/>
    <w:rsid w:val="00A24F31"/>
    <w:rsid w:val="00A25F94"/>
    <w:rsid w:val="00A2756F"/>
    <w:rsid w:val="00A301E6"/>
    <w:rsid w:val="00A3091A"/>
    <w:rsid w:val="00A30DC1"/>
    <w:rsid w:val="00A31245"/>
    <w:rsid w:val="00A31B99"/>
    <w:rsid w:val="00A33ABE"/>
    <w:rsid w:val="00A3467F"/>
    <w:rsid w:val="00A35918"/>
    <w:rsid w:val="00A36964"/>
    <w:rsid w:val="00A379EC"/>
    <w:rsid w:val="00A42E96"/>
    <w:rsid w:val="00A43B87"/>
    <w:rsid w:val="00A46B77"/>
    <w:rsid w:val="00A47A27"/>
    <w:rsid w:val="00A504D3"/>
    <w:rsid w:val="00A5121F"/>
    <w:rsid w:val="00A512DE"/>
    <w:rsid w:val="00A51A88"/>
    <w:rsid w:val="00A5253A"/>
    <w:rsid w:val="00A53C75"/>
    <w:rsid w:val="00A53EAE"/>
    <w:rsid w:val="00A54292"/>
    <w:rsid w:val="00A5483C"/>
    <w:rsid w:val="00A54D7E"/>
    <w:rsid w:val="00A57143"/>
    <w:rsid w:val="00A60AA4"/>
    <w:rsid w:val="00A62039"/>
    <w:rsid w:val="00A62B43"/>
    <w:rsid w:val="00A62D86"/>
    <w:rsid w:val="00A636CC"/>
    <w:rsid w:val="00A64879"/>
    <w:rsid w:val="00A648CB"/>
    <w:rsid w:val="00A72DF8"/>
    <w:rsid w:val="00A730B3"/>
    <w:rsid w:val="00A738E8"/>
    <w:rsid w:val="00A765B4"/>
    <w:rsid w:val="00A80006"/>
    <w:rsid w:val="00A80BA3"/>
    <w:rsid w:val="00A80D41"/>
    <w:rsid w:val="00A81196"/>
    <w:rsid w:val="00A84D6E"/>
    <w:rsid w:val="00A85D1D"/>
    <w:rsid w:val="00A866B4"/>
    <w:rsid w:val="00A867AA"/>
    <w:rsid w:val="00A875F6"/>
    <w:rsid w:val="00A910C5"/>
    <w:rsid w:val="00A912EF"/>
    <w:rsid w:val="00A95FBA"/>
    <w:rsid w:val="00A97743"/>
    <w:rsid w:val="00AA0424"/>
    <w:rsid w:val="00AA0EEA"/>
    <w:rsid w:val="00AA2613"/>
    <w:rsid w:val="00AA26E5"/>
    <w:rsid w:val="00AA437B"/>
    <w:rsid w:val="00AA47DC"/>
    <w:rsid w:val="00AA5F4B"/>
    <w:rsid w:val="00AB002A"/>
    <w:rsid w:val="00AB108F"/>
    <w:rsid w:val="00AB1A8A"/>
    <w:rsid w:val="00AB1FE7"/>
    <w:rsid w:val="00AB22AF"/>
    <w:rsid w:val="00AB2893"/>
    <w:rsid w:val="00AB335C"/>
    <w:rsid w:val="00AB37D5"/>
    <w:rsid w:val="00AB4277"/>
    <w:rsid w:val="00AB448F"/>
    <w:rsid w:val="00AB73DC"/>
    <w:rsid w:val="00AC1F55"/>
    <w:rsid w:val="00AC58E3"/>
    <w:rsid w:val="00AC616F"/>
    <w:rsid w:val="00AD2EC9"/>
    <w:rsid w:val="00AD3059"/>
    <w:rsid w:val="00AD45DE"/>
    <w:rsid w:val="00AD49A0"/>
    <w:rsid w:val="00AD667F"/>
    <w:rsid w:val="00AD6ECB"/>
    <w:rsid w:val="00AE1115"/>
    <w:rsid w:val="00AE172E"/>
    <w:rsid w:val="00AE2164"/>
    <w:rsid w:val="00AE34E7"/>
    <w:rsid w:val="00AE368D"/>
    <w:rsid w:val="00AE52A6"/>
    <w:rsid w:val="00AE6263"/>
    <w:rsid w:val="00AE7258"/>
    <w:rsid w:val="00AE7A4A"/>
    <w:rsid w:val="00AE7C8F"/>
    <w:rsid w:val="00AF01C7"/>
    <w:rsid w:val="00AF093B"/>
    <w:rsid w:val="00AF1368"/>
    <w:rsid w:val="00AF1831"/>
    <w:rsid w:val="00AF266E"/>
    <w:rsid w:val="00AF267D"/>
    <w:rsid w:val="00AF64CF"/>
    <w:rsid w:val="00AF6883"/>
    <w:rsid w:val="00AF7CA7"/>
    <w:rsid w:val="00AF7CF6"/>
    <w:rsid w:val="00B00551"/>
    <w:rsid w:val="00B00D71"/>
    <w:rsid w:val="00B01728"/>
    <w:rsid w:val="00B01B84"/>
    <w:rsid w:val="00B03AEF"/>
    <w:rsid w:val="00B03E76"/>
    <w:rsid w:val="00B04686"/>
    <w:rsid w:val="00B10846"/>
    <w:rsid w:val="00B10CD8"/>
    <w:rsid w:val="00B11CF2"/>
    <w:rsid w:val="00B13729"/>
    <w:rsid w:val="00B13DB4"/>
    <w:rsid w:val="00B143EB"/>
    <w:rsid w:val="00B15014"/>
    <w:rsid w:val="00B17AA9"/>
    <w:rsid w:val="00B17F93"/>
    <w:rsid w:val="00B21922"/>
    <w:rsid w:val="00B2207F"/>
    <w:rsid w:val="00B2695A"/>
    <w:rsid w:val="00B26E29"/>
    <w:rsid w:val="00B27A4B"/>
    <w:rsid w:val="00B3027B"/>
    <w:rsid w:val="00B315AC"/>
    <w:rsid w:val="00B3193B"/>
    <w:rsid w:val="00B31C05"/>
    <w:rsid w:val="00B32827"/>
    <w:rsid w:val="00B32DF7"/>
    <w:rsid w:val="00B352D9"/>
    <w:rsid w:val="00B35FB3"/>
    <w:rsid w:val="00B37020"/>
    <w:rsid w:val="00B404B3"/>
    <w:rsid w:val="00B41BA5"/>
    <w:rsid w:val="00B41E5F"/>
    <w:rsid w:val="00B439FC"/>
    <w:rsid w:val="00B4405B"/>
    <w:rsid w:val="00B44547"/>
    <w:rsid w:val="00B446B4"/>
    <w:rsid w:val="00B45231"/>
    <w:rsid w:val="00B45792"/>
    <w:rsid w:val="00B464C2"/>
    <w:rsid w:val="00B46527"/>
    <w:rsid w:val="00B50579"/>
    <w:rsid w:val="00B526BD"/>
    <w:rsid w:val="00B5354E"/>
    <w:rsid w:val="00B539A1"/>
    <w:rsid w:val="00B53D10"/>
    <w:rsid w:val="00B54257"/>
    <w:rsid w:val="00B54863"/>
    <w:rsid w:val="00B55010"/>
    <w:rsid w:val="00B603A8"/>
    <w:rsid w:val="00B60503"/>
    <w:rsid w:val="00B612D3"/>
    <w:rsid w:val="00B6133F"/>
    <w:rsid w:val="00B61D5B"/>
    <w:rsid w:val="00B61E6B"/>
    <w:rsid w:val="00B62496"/>
    <w:rsid w:val="00B624D7"/>
    <w:rsid w:val="00B631BF"/>
    <w:rsid w:val="00B631DF"/>
    <w:rsid w:val="00B64196"/>
    <w:rsid w:val="00B65537"/>
    <w:rsid w:val="00B66260"/>
    <w:rsid w:val="00B714AD"/>
    <w:rsid w:val="00B7178D"/>
    <w:rsid w:val="00B71B88"/>
    <w:rsid w:val="00B71E9B"/>
    <w:rsid w:val="00B73885"/>
    <w:rsid w:val="00B73C7A"/>
    <w:rsid w:val="00B74F12"/>
    <w:rsid w:val="00B75502"/>
    <w:rsid w:val="00B75AAF"/>
    <w:rsid w:val="00B75EE6"/>
    <w:rsid w:val="00B760FF"/>
    <w:rsid w:val="00B7702E"/>
    <w:rsid w:val="00B77A54"/>
    <w:rsid w:val="00B77E0B"/>
    <w:rsid w:val="00B80086"/>
    <w:rsid w:val="00B80A01"/>
    <w:rsid w:val="00B80F8A"/>
    <w:rsid w:val="00B81778"/>
    <w:rsid w:val="00B819D5"/>
    <w:rsid w:val="00B83526"/>
    <w:rsid w:val="00B84345"/>
    <w:rsid w:val="00B8473F"/>
    <w:rsid w:val="00B86B58"/>
    <w:rsid w:val="00B870C7"/>
    <w:rsid w:val="00B874A1"/>
    <w:rsid w:val="00B87A08"/>
    <w:rsid w:val="00B9080F"/>
    <w:rsid w:val="00B9224F"/>
    <w:rsid w:val="00B92B52"/>
    <w:rsid w:val="00B937D5"/>
    <w:rsid w:val="00B954D7"/>
    <w:rsid w:val="00B95AF8"/>
    <w:rsid w:val="00B9714E"/>
    <w:rsid w:val="00B97249"/>
    <w:rsid w:val="00BA0CED"/>
    <w:rsid w:val="00BA156B"/>
    <w:rsid w:val="00BA1B9A"/>
    <w:rsid w:val="00BA222D"/>
    <w:rsid w:val="00BA266A"/>
    <w:rsid w:val="00BA4F83"/>
    <w:rsid w:val="00BA51CC"/>
    <w:rsid w:val="00BA658F"/>
    <w:rsid w:val="00BA69FE"/>
    <w:rsid w:val="00BA6C63"/>
    <w:rsid w:val="00BA6DDF"/>
    <w:rsid w:val="00BA6E25"/>
    <w:rsid w:val="00BA7F8E"/>
    <w:rsid w:val="00BB1C29"/>
    <w:rsid w:val="00BB27DC"/>
    <w:rsid w:val="00BB2E9E"/>
    <w:rsid w:val="00BB4C9B"/>
    <w:rsid w:val="00BB5C76"/>
    <w:rsid w:val="00BC05D0"/>
    <w:rsid w:val="00BC09F4"/>
    <w:rsid w:val="00BC2F14"/>
    <w:rsid w:val="00BC32E6"/>
    <w:rsid w:val="00BC4684"/>
    <w:rsid w:val="00BC4BA2"/>
    <w:rsid w:val="00BC6AD8"/>
    <w:rsid w:val="00BC7DF7"/>
    <w:rsid w:val="00BD050B"/>
    <w:rsid w:val="00BD0658"/>
    <w:rsid w:val="00BD1BF8"/>
    <w:rsid w:val="00BD2888"/>
    <w:rsid w:val="00BD3A4A"/>
    <w:rsid w:val="00BD3BEA"/>
    <w:rsid w:val="00BD5932"/>
    <w:rsid w:val="00BD5C35"/>
    <w:rsid w:val="00BD7E0B"/>
    <w:rsid w:val="00BE0847"/>
    <w:rsid w:val="00BE08AF"/>
    <w:rsid w:val="00BE0E98"/>
    <w:rsid w:val="00BE17B3"/>
    <w:rsid w:val="00BE1ACB"/>
    <w:rsid w:val="00BE1CF2"/>
    <w:rsid w:val="00BE2302"/>
    <w:rsid w:val="00BE3E60"/>
    <w:rsid w:val="00BE465A"/>
    <w:rsid w:val="00BE725B"/>
    <w:rsid w:val="00BF10D7"/>
    <w:rsid w:val="00BF24F4"/>
    <w:rsid w:val="00BF3A58"/>
    <w:rsid w:val="00BF4B47"/>
    <w:rsid w:val="00BF4F9E"/>
    <w:rsid w:val="00C0054C"/>
    <w:rsid w:val="00C00879"/>
    <w:rsid w:val="00C008E8"/>
    <w:rsid w:val="00C00B50"/>
    <w:rsid w:val="00C017CD"/>
    <w:rsid w:val="00C01B7C"/>
    <w:rsid w:val="00C02373"/>
    <w:rsid w:val="00C03013"/>
    <w:rsid w:val="00C036DE"/>
    <w:rsid w:val="00C03E68"/>
    <w:rsid w:val="00C048A9"/>
    <w:rsid w:val="00C1188B"/>
    <w:rsid w:val="00C12322"/>
    <w:rsid w:val="00C125EF"/>
    <w:rsid w:val="00C13568"/>
    <w:rsid w:val="00C13B62"/>
    <w:rsid w:val="00C13CAF"/>
    <w:rsid w:val="00C1644F"/>
    <w:rsid w:val="00C16D38"/>
    <w:rsid w:val="00C17BD4"/>
    <w:rsid w:val="00C20D21"/>
    <w:rsid w:val="00C232B5"/>
    <w:rsid w:val="00C244E5"/>
    <w:rsid w:val="00C258B2"/>
    <w:rsid w:val="00C2606B"/>
    <w:rsid w:val="00C26341"/>
    <w:rsid w:val="00C267AE"/>
    <w:rsid w:val="00C32125"/>
    <w:rsid w:val="00C32A6F"/>
    <w:rsid w:val="00C32D25"/>
    <w:rsid w:val="00C33DD7"/>
    <w:rsid w:val="00C3526F"/>
    <w:rsid w:val="00C366EC"/>
    <w:rsid w:val="00C36815"/>
    <w:rsid w:val="00C3767F"/>
    <w:rsid w:val="00C4025F"/>
    <w:rsid w:val="00C402C5"/>
    <w:rsid w:val="00C40F12"/>
    <w:rsid w:val="00C411E1"/>
    <w:rsid w:val="00C415C7"/>
    <w:rsid w:val="00C42087"/>
    <w:rsid w:val="00C4377D"/>
    <w:rsid w:val="00C43B42"/>
    <w:rsid w:val="00C443A2"/>
    <w:rsid w:val="00C4442A"/>
    <w:rsid w:val="00C4456A"/>
    <w:rsid w:val="00C44B0B"/>
    <w:rsid w:val="00C4594B"/>
    <w:rsid w:val="00C4604B"/>
    <w:rsid w:val="00C46B52"/>
    <w:rsid w:val="00C46F11"/>
    <w:rsid w:val="00C475E6"/>
    <w:rsid w:val="00C509A3"/>
    <w:rsid w:val="00C5169C"/>
    <w:rsid w:val="00C52382"/>
    <w:rsid w:val="00C524AE"/>
    <w:rsid w:val="00C530CF"/>
    <w:rsid w:val="00C53EFF"/>
    <w:rsid w:val="00C5487A"/>
    <w:rsid w:val="00C55187"/>
    <w:rsid w:val="00C55AD9"/>
    <w:rsid w:val="00C5607B"/>
    <w:rsid w:val="00C57851"/>
    <w:rsid w:val="00C57D5D"/>
    <w:rsid w:val="00C57F6E"/>
    <w:rsid w:val="00C61A4C"/>
    <w:rsid w:val="00C63305"/>
    <w:rsid w:val="00C63720"/>
    <w:rsid w:val="00C6375C"/>
    <w:rsid w:val="00C65EC8"/>
    <w:rsid w:val="00C669E0"/>
    <w:rsid w:val="00C66A17"/>
    <w:rsid w:val="00C70480"/>
    <w:rsid w:val="00C7093D"/>
    <w:rsid w:val="00C716E2"/>
    <w:rsid w:val="00C71EE2"/>
    <w:rsid w:val="00C74C15"/>
    <w:rsid w:val="00C74E0F"/>
    <w:rsid w:val="00C765F1"/>
    <w:rsid w:val="00C76CEC"/>
    <w:rsid w:val="00C77DD3"/>
    <w:rsid w:val="00C837E9"/>
    <w:rsid w:val="00C84C2E"/>
    <w:rsid w:val="00C87227"/>
    <w:rsid w:val="00C873DF"/>
    <w:rsid w:val="00C87D90"/>
    <w:rsid w:val="00C90C9B"/>
    <w:rsid w:val="00C933C1"/>
    <w:rsid w:val="00C93B34"/>
    <w:rsid w:val="00C93FFC"/>
    <w:rsid w:val="00C9414B"/>
    <w:rsid w:val="00C946FD"/>
    <w:rsid w:val="00C95D9F"/>
    <w:rsid w:val="00C95FD6"/>
    <w:rsid w:val="00C96FB2"/>
    <w:rsid w:val="00C975E9"/>
    <w:rsid w:val="00CA1B34"/>
    <w:rsid w:val="00CA296E"/>
    <w:rsid w:val="00CA43FA"/>
    <w:rsid w:val="00CA4A3F"/>
    <w:rsid w:val="00CA6595"/>
    <w:rsid w:val="00CB078A"/>
    <w:rsid w:val="00CB0EA6"/>
    <w:rsid w:val="00CB22D5"/>
    <w:rsid w:val="00CB25FC"/>
    <w:rsid w:val="00CB33B6"/>
    <w:rsid w:val="00CB5B09"/>
    <w:rsid w:val="00CB77B7"/>
    <w:rsid w:val="00CB7DA9"/>
    <w:rsid w:val="00CC035B"/>
    <w:rsid w:val="00CC3263"/>
    <w:rsid w:val="00CC4355"/>
    <w:rsid w:val="00CC46B8"/>
    <w:rsid w:val="00CC5E5C"/>
    <w:rsid w:val="00CC5E8E"/>
    <w:rsid w:val="00CC65AA"/>
    <w:rsid w:val="00CC6910"/>
    <w:rsid w:val="00CD29BA"/>
    <w:rsid w:val="00CD3293"/>
    <w:rsid w:val="00CD3B90"/>
    <w:rsid w:val="00CD4FF4"/>
    <w:rsid w:val="00CE0CE4"/>
    <w:rsid w:val="00CE21B6"/>
    <w:rsid w:val="00CE24FC"/>
    <w:rsid w:val="00CE3EED"/>
    <w:rsid w:val="00CE5ED2"/>
    <w:rsid w:val="00CE6710"/>
    <w:rsid w:val="00CE76D6"/>
    <w:rsid w:val="00CE7E10"/>
    <w:rsid w:val="00CF039A"/>
    <w:rsid w:val="00CF21A3"/>
    <w:rsid w:val="00CF4BC5"/>
    <w:rsid w:val="00CF5687"/>
    <w:rsid w:val="00CF7DED"/>
    <w:rsid w:val="00D01DD5"/>
    <w:rsid w:val="00D03A49"/>
    <w:rsid w:val="00D040BA"/>
    <w:rsid w:val="00D0474E"/>
    <w:rsid w:val="00D05871"/>
    <w:rsid w:val="00D05C52"/>
    <w:rsid w:val="00D06232"/>
    <w:rsid w:val="00D06444"/>
    <w:rsid w:val="00D10022"/>
    <w:rsid w:val="00D136B1"/>
    <w:rsid w:val="00D14B9A"/>
    <w:rsid w:val="00D169E8"/>
    <w:rsid w:val="00D16CD6"/>
    <w:rsid w:val="00D17F8E"/>
    <w:rsid w:val="00D2287C"/>
    <w:rsid w:val="00D228DC"/>
    <w:rsid w:val="00D238E6"/>
    <w:rsid w:val="00D2461F"/>
    <w:rsid w:val="00D24969"/>
    <w:rsid w:val="00D2656D"/>
    <w:rsid w:val="00D27908"/>
    <w:rsid w:val="00D27DBE"/>
    <w:rsid w:val="00D27EF5"/>
    <w:rsid w:val="00D3173C"/>
    <w:rsid w:val="00D319FC"/>
    <w:rsid w:val="00D32C00"/>
    <w:rsid w:val="00D34789"/>
    <w:rsid w:val="00D3665C"/>
    <w:rsid w:val="00D372DE"/>
    <w:rsid w:val="00D378A2"/>
    <w:rsid w:val="00D37C2D"/>
    <w:rsid w:val="00D40E76"/>
    <w:rsid w:val="00D41B0F"/>
    <w:rsid w:val="00D427A7"/>
    <w:rsid w:val="00D43A64"/>
    <w:rsid w:val="00D44ADF"/>
    <w:rsid w:val="00D458ED"/>
    <w:rsid w:val="00D47731"/>
    <w:rsid w:val="00D5029B"/>
    <w:rsid w:val="00D519A2"/>
    <w:rsid w:val="00D51AE8"/>
    <w:rsid w:val="00D52E4B"/>
    <w:rsid w:val="00D54923"/>
    <w:rsid w:val="00D54BDB"/>
    <w:rsid w:val="00D55406"/>
    <w:rsid w:val="00D55B95"/>
    <w:rsid w:val="00D55C92"/>
    <w:rsid w:val="00D55D5E"/>
    <w:rsid w:val="00D55E1A"/>
    <w:rsid w:val="00D564DC"/>
    <w:rsid w:val="00D604E9"/>
    <w:rsid w:val="00D623DC"/>
    <w:rsid w:val="00D628D0"/>
    <w:rsid w:val="00D62C6E"/>
    <w:rsid w:val="00D63228"/>
    <w:rsid w:val="00D635F4"/>
    <w:rsid w:val="00D65114"/>
    <w:rsid w:val="00D65A8E"/>
    <w:rsid w:val="00D666CE"/>
    <w:rsid w:val="00D703F2"/>
    <w:rsid w:val="00D70757"/>
    <w:rsid w:val="00D711BB"/>
    <w:rsid w:val="00D7154F"/>
    <w:rsid w:val="00D72FB0"/>
    <w:rsid w:val="00D7389E"/>
    <w:rsid w:val="00D74D72"/>
    <w:rsid w:val="00D74EC4"/>
    <w:rsid w:val="00D752CD"/>
    <w:rsid w:val="00D774D4"/>
    <w:rsid w:val="00D77875"/>
    <w:rsid w:val="00D77F9D"/>
    <w:rsid w:val="00D81776"/>
    <w:rsid w:val="00D82ECA"/>
    <w:rsid w:val="00D835BA"/>
    <w:rsid w:val="00D84E40"/>
    <w:rsid w:val="00D92A4C"/>
    <w:rsid w:val="00D94005"/>
    <w:rsid w:val="00D9549F"/>
    <w:rsid w:val="00DA1064"/>
    <w:rsid w:val="00DA2077"/>
    <w:rsid w:val="00DA3B7F"/>
    <w:rsid w:val="00DA602F"/>
    <w:rsid w:val="00DA71CC"/>
    <w:rsid w:val="00DB04EA"/>
    <w:rsid w:val="00DB2A35"/>
    <w:rsid w:val="00DB5095"/>
    <w:rsid w:val="00DB67E8"/>
    <w:rsid w:val="00DB6FAB"/>
    <w:rsid w:val="00DC1302"/>
    <w:rsid w:val="00DC18A5"/>
    <w:rsid w:val="00DC21F9"/>
    <w:rsid w:val="00DC2E04"/>
    <w:rsid w:val="00DC3152"/>
    <w:rsid w:val="00DC353C"/>
    <w:rsid w:val="00DC3E2F"/>
    <w:rsid w:val="00DC725C"/>
    <w:rsid w:val="00DD0030"/>
    <w:rsid w:val="00DD0E02"/>
    <w:rsid w:val="00DD2FF1"/>
    <w:rsid w:val="00DD4F3C"/>
    <w:rsid w:val="00DD5826"/>
    <w:rsid w:val="00DD6670"/>
    <w:rsid w:val="00DD7B69"/>
    <w:rsid w:val="00DD7FED"/>
    <w:rsid w:val="00DE062D"/>
    <w:rsid w:val="00DE1C1E"/>
    <w:rsid w:val="00DE34D6"/>
    <w:rsid w:val="00DE39D9"/>
    <w:rsid w:val="00DE3A1D"/>
    <w:rsid w:val="00DE4107"/>
    <w:rsid w:val="00DE4FD1"/>
    <w:rsid w:val="00DE5B1A"/>
    <w:rsid w:val="00DE68C8"/>
    <w:rsid w:val="00DF12DE"/>
    <w:rsid w:val="00DF4293"/>
    <w:rsid w:val="00DF5217"/>
    <w:rsid w:val="00DF6669"/>
    <w:rsid w:val="00E0002C"/>
    <w:rsid w:val="00E000B3"/>
    <w:rsid w:val="00E00375"/>
    <w:rsid w:val="00E01886"/>
    <w:rsid w:val="00E02393"/>
    <w:rsid w:val="00E028EF"/>
    <w:rsid w:val="00E02C68"/>
    <w:rsid w:val="00E031D7"/>
    <w:rsid w:val="00E03FF8"/>
    <w:rsid w:val="00E042B0"/>
    <w:rsid w:val="00E050F0"/>
    <w:rsid w:val="00E10E45"/>
    <w:rsid w:val="00E120CA"/>
    <w:rsid w:val="00E12933"/>
    <w:rsid w:val="00E155A1"/>
    <w:rsid w:val="00E157A7"/>
    <w:rsid w:val="00E174F6"/>
    <w:rsid w:val="00E17EA8"/>
    <w:rsid w:val="00E2000B"/>
    <w:rsid w:val="00E2137D"/>
    <w:rsid w:val="00E257D4"/>
    <w:rsid w:val="00E26261"/>
    <w:rsid w:val="00E26371"/>
    <w:rsid w:val="00E27711"/>
    <w:rsid w:val="00E31EE5"/>
    <w:rsid w:val="00E31EFB"/>
    <w:rsid w:val="00E32585"/>
    <w:rsid w:val="00E32790"/>
    <w:rsid w:val="00E3321C"/>
    <w:rsid w:val="00E3481B"/>
    <w:rsid w:val="00E34956"/>
    <w:rsid w:val="00E35A5C"/>
    <w:rsid w:val="00E37F16"/>
    <w:rsid w:val="00E407CC"/>
    <w:rsid w:val="00E442AE"/>
    <w:rsid w:val="00E44309"/>
    <w:rsid w:val="00E4543D"/>
    <w:rsid w:val="00E46A6B"/>
    <w:rsid w:val="00E50084"/>
    <w:rsid w:val="00E50271"/>
    <w:rsid w:val="00E5150A"/>
    <w:rsid w:val="00E519D7"/>
    <w:rsid w:val="00E53983"/>
    <w:rsid w:val="00E54794"/>
    <w:rsid w:val="00E54C4E"/>
    <w:rsid w:val="00E55291"/>
    <w:rsid w:val="00E56600"/>
    <w:rsid w:val="00E574DB"/>
    <w:rsid w:val="00E57688"/>
    <w:rsid w:val="00E615D6"/>
    <w:rsid w:val="00E61BE8"/>
    <w:rsid w:val="00E6249B"/>
    <w:rsid w:val="00E6372A"/>
    <w:rsid w:val="00E63CA5"/>
    <w:rsid w:val="00E63D76"/>
    <w:rsid w:val="00E656B1"/>
    <w:rsid w:val="00E65BD8"/>
    <w:rsid w:val="00E65C79"/>
    <w:rsid w:val="00E67C33"/>
    <w:rsid w:val="00E70B56"/>
    <w:rsid w:val="00E70FC4"/>
    <w:rsid w:val="00E725F4"/>
    <w:rsid w:val="00E740CD"/>
    <w:rsid w:val="00E74772"/>
    <w:rsid w:val="00E757AD"/>
    <w:rsid w:val="00E763DD"/>
    <w:rsid w:val="00E7751E"/>
    <w:rsid w:val="00E77A88"/>
    <w:rsid w:val="00E77DE2"/>
    <w:rsid w:val="00E8057C"/>
    <w:rsid w:val="00E8074C"/>
    <w:rsid w:val="00E80F4E"/>
    <w:rsid w:val="00E81255"/>
    <w:rsid w:val="00E816D3"/>
    <w:rsid w:val="00E8223D"/>
    <w:rsid w:val="00E84992"/>
    <w:rsid w:val="00E84C55"/>
    <w:rsid w:val="00E85897"/>
    <w:rsid w:val="00E85D4B"/>
    <w:rsid w:val="00E85EB5"/>
    <w:rsid w:val="00E8656B"/>
    <w:rsid w:val="00E866BB"/>
    <w:rsid w:val="00E867C9"/>
    <w:rsid w:val="00E86AFC"/>
    <w:rsid w:val="00E871B8"/>
    <w:rsid w:val="00E87A3A"/>
    <w:rsid w:val="00E87BFF"/>
    <w:rsid w:val="00E92087"/>
    <w:rsid w:val="00E921FB"/>
    <w:rsid w:val="00E92313"/>
    <w:rsid w:val="00E92A0D"/>
    <w:rsid w:val="00E9349E"/>
    <w:rsid w:val="00E93B4D"/>
    <w:rsid w:val="00E9559E"/>
    <w:rsid w:val="00E95C29"/>
    <w:rsid w:val="00E95F99"/>
    <w:rsid w:val="00E9745D"/>
    <w:rsid w:val="00E979FB"/>
    <w:rsid w:val="00EA1A39"/>
    <w:rsid w:val="00EA2CF1"/>
    <w:rsid w:val="00EA36F6"/>
    <w:rsid w:val="00EA4C32"/>
    <w:rsid w:val="00EA5B25"/>
    <w:rsid w:val="00EA5F18"/>
    <w:rsid w:val="00EA7F72"/>
    <w:rsid w:val="00EA7FB7"/>
    <w:rsid w:val="00EB14C2"/>
    <w:rsid w:val="00EB615A"/>
    <w:rsid w:val="00EB61B1"/>
    <w:rsid w:val="00EC0D5D"/>
    <w:rsid w:val="00EC1655"/>
    <w:rsid w:val="00EC37B5"/>
    <w:rsid w:val="00EC47E4"/>
    <w:rsid w:val="00EC4A2A"/>
    <w:rsid w:val="00ED087D"/>
    <w:rsid w:val="00ED303A"/>
    <w:rsid w:val="00ED362B"/>
    <w:rsid w:val="00ED3BE5"/>
    <w:rsid w:val="00ED58F5"/>
    <w:rsid w:val="00ED7277"/>
    <w:rsid w:val="00EE088B"/>
    <w:rsid w:val="00EE10E3"/>
    <w:rsid w:val="00EE2453"/>
    <w:rsid w:val="00EE275B"/>
    <w:rsid w:val="00EE29F3"/>
    <w:rsid w:val="00EE2A74"/>
    <w:rsid w:val="00EE3628"/>
    <w:rsid w:val="00EE3DFD"/>
    <w:rsid w:val="00EE4880"/>
    <w:rsid w:val="00EE4F06"/>
    <w:rsid w:val="00EE554C"/>
    <w:rsid w:val="00EE61E8"/>
    <w:rsid w:val="00EE6234"/>
    <w:rsid w:val="00EF0512"/>
    <w:rsid w:val="00EF1D6D"/>
    <w:rsid w:val="00EF1F00"/>
    <w:rsid w:val="00EF2AC8"/>
    <w:rsid w:val="00EF33B1"/>
    <w:rsid w:val="00EF39E7"/>
    <w:rsid w:val="00EF4C64"/>
    <w:rsid w:val="00EF56BA"/>
    <w:rsid w:val="00EF6EA6"/>
    <w:rsid w:val="00EF73E9"/>
    <w:rsid w:val="00EF75F3"/>
    <w:rsid w:val="00EF77ED"/>
    <w:rsid w:val="00F00EBD"/>
    <w:rsid w:val="00F011BB"/>
    <w:rsid w:val="00F01D9F"/>
    <w:rsid w:val="00F02697"/>
    <w:rsid w:val="00F02D25"/>
    <w:rsid w:val="00F04A27"/>
    <w:rsid w:val="00F07768"/>
    <w:rsid w:val="00F07BB6"/>
    <w:rsid w:val="00F12518"/>
    <w:rsid w:val="00F129B8"/>
    <w:rsid w:val="00F129ED"/>
    <w:rsid w:val="00F138B8"/>
    <w:rsid w:val="00F14197"/>
    <w:rsid w:val="00F14A2D"/>
    <w:rsid w:val="00F15277"/>
    <w:rsid w:val="00F1606C"/>
    <w:rsid w:val="00F17095"/>
    <w:rsid w:val="00F174D8"/>
    <w:rsid w:val="00F1754F"/>
    <w:rsid w:val="00F214B8"/>
    <w:rsid w:val="00F219C9"/>
    <w:rsid w:val="00F23BC5"/>
    <w:rsid w:val="00F2491E"/>
    <w:rsid w:val="00F255DF"/>
    <w:rsid w:val="00F25AF1"/>
    <w:rsid w:val="00F267F3"/>
    <w:rsid w:val="00F268DE"/>
    <w:rsid w:val="00F273A8"/>
    <w:rsid w:val="00F27637"/>
    <w:rsid w:val="00F30169"/>
    <w:rsid w:val="00F30F7C"/>
    <w:rsid w:val="00F31BFE"/>
    <w:rsid w:val="00F31D7B"/>
    <w:rsid w:val="00F3361C"/>
    <w:rsid w:val="00F33E4A"/>
    <w:rsid w:val="00F34567"/>
    <w:rsid w:val="00F34A27"/>
    <w:rsid w:val="00F41021"/>
    <w:rsid w:val="00F42358"/>
    <w:rsid w:val="00F42B80"/>
    <w:rsid w:val="00F42D65"/>
    <w:rsid w:val="00F454AA"/>
    <w:rsid w:val="00F46E38"/>
    <w:rsid w:val="00F50022"/>
    <w:rsid w:val="00F51882"/>
    <w:rsid w:val="00F52390"/>
    <w:rsid w:val="00F52E11"/>
    <w:rsid w:val="00F5340D"/>
    <w:rsid w:val="00F53530"/>
    <w:rsid w:val="00F53CCE"/>
    <w:rsid w:val="00F545AB"/>
    <w:rsid w:val="00F5477B"/>
    <w:rsid w:val="00F548C8"/>
    <w:rsid w:val="00F56E3F"/>
    <w:rsid w:val="00F61335"/>
    <w:rsid w:val="00F62FBD"/>
    <w:rsid w:val="00F65519"/>
    <w:rsid w:val="00F65BA6"/>
    <w:rsid w:val="00F66152"/>
    <w:rsid w:val="00F667E0"/>
    <w:rsid w:val="00F676ED"/>
    <w:rsid w:val="00F677BB"/>
    <w:rsid w:val="00F706DE"/>
    <w:rsid w:val="00F706E9"/>
    <w:rsid w:val="00F714AB"/>
    <w:rsid w:val="00F719E4"/>
    <w:rsid w:val="00F7215E"/>
    <w:rsid w:val="00F733AD"/>
    <w:rsid w:val="00F7401F"/>
    <w:rsid w:val="00F74E7C"/>
    <w:rsid w:val="00F755EC"/>
    <w:rsid w:val="00F76A99"/>
    <w:rsid w:val="00F8075B"/>
    <w:rsid w:val="00F81C2D"/>
    <w:rsid w:val="00F82EB7"/>
    <w:rsid w:val="00F82FD8"/>
    <w:rsid w:val="00F83574"/>
    <w:rsid w:val="00F83F2E"/>
    <w:rsid w:val="00F845E3"/>
    <w:rsid w:val="00F8573A"/>
    <w:rsid w:val="00F858EB"/>
    <w:rsid w:val="00F85A0C"/>
    <w:rsid w:val="00F8707E"/>
    <w:rsid w:val="00F87BF5"/>
    <w:rsid w:val="00F9315B"/>
    <w:rsid w:val="00F931FE"/>
    <w:rsid w:val="00F93C3D"/>
    <w:rsid w:val="00F9426D"/>
    <w:rsid w:val="00F95BCF"/>
    <w:rsid w:val="00F96248"/>
    <w:rsid w:val="00F96BED"/>
    <w:rsid w:val="00FA0420"/>
    <w:rsid w:val="00FA080A"/>
    <w:rsid w:val="00FA17C8"/>
    <w:rsid w:val="00FA1FEA"/>
    <w:rsid w:val="00FA257B"/>
    <w:rsid w:val="00FA3869"/>
    <w:rsid w:val="00FA38A1"/>
    <w:rsid w:val="00FA394B"/>
    <w:rsid w:val="00FA45F3"/>
    <w:rsid w:val="00FA567E"/>
    <w:rsid w:val="00FA6260"/>
    <w:rsid w:val="00FA79DF"/>
    <w:rsid w:val="00FB1AFF"/>
    <w:rsid w:val="00FB47B8"/>
    <w:rsid w:val="00FB4A36"/>
    <w:rsid w:val="00FB5409"/>
    <w:rsid w:val="00FB639D"/>
    <w:rsid w:val="00FC006E"/>
    <w:rsid w:val="00FC0478"/>
    <w:rsid w:val="00FC0C17"/>
    <w:rsid w:val="00FC1224"/>
    <w:rsid w:val="00FC211F"/>
    <w:rsid w:val="00FC2A67"/>
    <w:rsid w:val="00FC3DCC"/>
    <w:rsid w:val="00FC4F3E"/>
    <w:rsid w:val="00FC5C57"/>
    <w:rsid w:val="00FD07D7"/>
    <w:rsid w:val="00FD2D82"/>
    <w:rsid w:val="00FD32B7"/>
    <w:rsid w:val="00FD3347"/>
    <w:rsid w:val="00FD4A34"/>
    <w:rsid w:val="00FD5077"/>
    <w:rsid w:val="00FD5993"/>
    <w:rsid w:val="00FD5DB2"/>
    <w:rsid w:val="00FD6F43"/>
    <w:rsid w:val="00FD7218"/>
    <w:rsid w:val="00FD775F"/>
    <w:rsid w:val="00FE04C9"/>
    <w:rsid w:val="00FE0E9A"/>
    <w:rsid w:val="00FE1049"/>
    <w:rsid w:val="00FE4347"/>
    <w:rsid w:val="00FE5104"/>
    <w:rsid w:val="00FE7475"/>
    <w:rsid w:val="00FF0644"/>
    <w:rsid w:val="00FF07DD"/>
    <w:rsid w:val="00FF1BF2"/>
    <w:rsid w:val="00FF2434"/>
    <w:rsid w:val="00FF243B"/>
    <w:rsid w:val="00FF3AC1"/>
    <w:rsid w:val="00FF3CC0"/>
    <w:rsid w:val="00FF4B50"/>
    <w:rsid w:val="00FF4E86"/>
    <w:rsid w:val="00FF5BF3"/>
    <w:rsid w:val="00FF68B0"/>
    <w:rsid w:val="00FF72CA"/>
    <w:rsid w:val="00FF7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f6,#ff9"/>
    </o:shapedefaults>
    <o:shapelayout v:ext="edit">
      <o:idmap v:ext="edit" data="1"/>
    </o:shapelayout>
  </w:shapeDefaults>
  <w:decimalSymbol w:val="."/>
  <w:listSeparator w:val=","/>
  <w14:docId w14:val="667471B1"/>
  <w15:docId w15:val="{E699ADE7-1415-4F65-A98A-DCDD1ACE9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314A"/>
    <w:rPr>
      <w:rFonts w:ascii="Times New Roman" w:eastAsia="Times New Roman" w:hAnsi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31D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016349"/>
    <w:pPr>
      <w:keepNext/>
      <w:outlineLvl w:val="1"/>
    </w:pPr>
    <w:rPr>
      <w:rFonts w:ascii="Cordia New" w:eastAsia="Cordia New" w:hAnsi="Cordia New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71731A"/>
    <w:pPr>
      <w:ind w:left="720"/>
      <w:contextualSpacing/>
    </w:pPr>
    <w:rPr>
      <w:lang w:val="x-none" w:eastAsia="x-none"/>
    </w:rPr>
  </w:style>
  <w:style w:type="paragraph" w:styleId="BodyTextIndent">
    <w:name w:val="Body Text Indent"/>
    <w:basedOn w:val="Normal"/>
    <w:link w:val="BodyTextIndentChar"/>
    <w:unhideWhenUsed/>
    <w:rsid w:val="007B6AAA"/>
    <w:pPr>
      <w:ind w:firstLine="1560"/>
    </w:pPr>
    <w:rPr>
      <w:rFonts w:ascii="Cordia New" w:eastAsia="Cordia New" w:hAnsi="Cordia New" w:cs="Cordia New"/>
      <w:sz w:val="36"/>
      <w:szCs w:val="36"/>
    </w:rPr>
  </w:style>
  <w:style w:type="character" w:customStyle="1" w:styleId="BodyTextIndentChar">
    <w:name w:val="Body Text Indent Char"/>
    <w:link w:val="BodyTextIndent"/>
    <w:rsid w:val="007B6AAA"/>
    <w:rPr>
      <w:rFonts w:ascii="Cordia New" w:eastAsia="Cordia New" w:hAnsi="Cordia New"/>
      <w:sz w:val="36"/>
      <w:szCs w:val="36"/>
    </w:rPr>
  </w:style>
  <w:style w:type="paragraph" w:styleId="Header">
    <w:name w:val="header"/>
    <w:basedOn w:val="Normal"/>
    <w:link w:val="HeaderChar"/>
    <w:uiPriority w:val="99"/>
    <w:unhideWhenUsed/>
    <w:rsid w:val="00A25F9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A25F94"/>
    <w:rPr>
      <w:rFonts w:ascii="Times New Roman" w:eastAsia="Times New Roman" w:hAnsi="Times New Roman" w:cs="Angsana New"/>
      <w:sz w:val="24"/>
      <w:szCs w:val="28"/>
    </w:rPr>
  </w:style>
  <w:style w:type="paragraph" w:styleId="Footer">
    <w:name w:val="footer"/>
    <w:basedOn w:val="Normal"/>
    <w:link w:val="FooterChar"/>
    <w:uiPriority w:val="99"/>
    <w:unhideWhenUsed/>
    <w:rsid w:val="00A25F9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A25F94"/>
    <w:rPr>
      <w:rFonts w:ascii="Times New Roman" w:eastAsia="Times New Roman" w:hAnsi="Times New Roman" w:cs="Angsana New"/>
      <w:sz w:val="24"/>
      <w:szCs w:val="28"/>
    </w:rPr>
  </w:style>
  <w:style w:type="paragraph" w:customStyle="1" w:styleId="ListParagraph1">
    <w:name w:val="List Paragraph1"/>
    <w:basedOn w:val="Normal"/>
    <w:qFormat/>
    <w:rsid w:val="0058244D"/>
    <w:pPr>
      <w:ind w:left="720"/>
      <w:contextualSpacing/>
    </w:pPr>
    <w:rPr>
      <w:szCs w:val="30"/>
    </w:rPr>
  </w:style>
  <w:style w:type="table" w:styleId="TableGrid">
    <w:name w:val="Table Grid"/>
    <w:basedOn w:val="TableNormal"/>
    <w:uiPriority w:val="59"/>
    <w:rsid w:val="0092619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uiPriority w:val="99"/>
    <w:unhideWhenUsed/>
    <w:rsid w:val="00190EEB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190EEB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styleId="BalloonText">
    <w:name w:val="Balloon Text"/>
    <w:basedOn w:val="Normal"/>
    <w:link w:val="BalloonTextChar"/>
    <w:uiPriority w:val="99"/>
    <w:unhideWhenUsed/>
    <w:rsid w:val="00190EEB"/>
    <w:rPr>
      <w:rFonts w:ascii="Tahoma" w:eastAsia="Calibri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rsid w:val="00190EEB"/>
    <w:rPr>
      <w:rFonts w:ascii="Tahoma" w:hAnsi="Tahoma" w:cs="Angsana New"/>
      <w:sz w:val="16"/>
    </w:rPr>
  </w:style>
  <w:style w:type="paragraph" w:customStyle="1" w:styleId="1">
    <w:name w:val="รายการย่อหน้า1"/>
    <w:basedOn w:val="Normal"/>
    <w:qFormat/>
    <w:rsid w:val="00190EEB"/>
    <w:pPr>
      <w:spacing w:after="200" w:line="276" w:lineRule="auto"/>
      <w:ind w:left="720"/>
    </w:pPr>
    <w:rPr>
      <w:rFonts w:ascii="Calibri" w:eastAsia="Calibri" w:hAnsi="Calibri"/>
      <w:sz w:val="22"/>
    </w:rPr>
  </w:style>
  <w:style w:type="paragraph" w:customStyle="1" w:styleId="oa1">
    <w:name w:val="oa1"/>
    <w:basedOn w:val="Normal"/>
    <w:rsid w:val="00190EEB"/>
    <w:pPr>
      <w:spacing w:before="100" w:beforeAutospacing="1" w:after="100" w:afterAutospacing="1"/>
      <w:jc w:val="center"/>
      <w:textAlignment w:val="top"/>
    </w:pPr>
    <w:rPr>
      <w:rFonts w:ascii="Angsana New" w:hAnsi="Angsana New"/>
      <w:sz w:val="28"/>
    </w:rPr>
  </w:style>
  <w:style w:type="paragraph" w:customStyle="1" w:styleId="oa2">
    <w:name w:val="oa2"/>
    <w:basedOn w:val="Normal"/>
    <w:rsid w:val="00190EEB"/>
    <w:pPr>
      <w:spacing w:before="100" w:beforeAutospacing="1" w:after="100" w:afterAutospacing="1"/>
      <w:textAlignment w:val="top"/>
    </w:pPr>
    <w:rPr>
      <w:rFonts w:ascii="Angsana New" w:hAnsi="Angsana New"/>
      <w:sz w:val="28"/>
    </w:rPr>
  </w:style>
  <w:style w:type="paragraph" w:customStyle="1" w:styleId="oa3">
    <w:name w:val="oa3"/>
    <w:basedOn w:val="Normal"/>
    <w:rsid w:val="00190EEB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ngsana New" w:hAnsi="Angsana New"/>
      <w:sz w:val="28"/>
    </w:rPr>
  </w:style>
  <w:style w:type="paragraph" w:customStyle="1" w:styleId="oa4">
    <w:name w:val="oa4"/>
    <w:basedOn w:val="Normal"/>
    <w:rsid w:val="00190EE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ngsana New" w:hAnsi="Angsana New"/>
      <w:sz w:val="28"/>
    </w:rPr>
  </w:style>
  <w:style w:type="paragraph" w:customStyle="1" w:styleId="oa5">
    <w:name w:val="oa5"/>
    <w:basedOn w:val="Normal"/>
    <w:rsid w:val="00190EE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ngsana New" w:hAnsi="Angsana New"/>
      <w:sz w:val="28"/>
    </w:rPr>
  </w:style>
  <w:style w:type="paragraph" w:customStyle="1" w:styleId="oa6">
    <w:name w:val="oa6"/>
    <w:basedOn w:val="Normal"/>
    <w:rsid w:val="00190EE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ngsana New" w:hAnsi="Angsana New"/>
      <w:sz w:val="28"/>
    </w:rPr>
  </w:style>
  <w:style w:type="paragraph" w:customStyle="1" w:styleId="oa7">
    <w:name w:val="oa7"/>
    <w:basedOn w:val="Normal"/>
    <w:rsid w:val="00190EEB"/>
    <w:pPr>
      <w:pBdr>
        <w:top w:val="single" w:sz="4" w:space="0" w:color="000000"/>
      </w:pBdr>
      <w:spacing w:before="100" w:beforeAutospacing="1" w:after="100" w:afterAutospacing="1"/>
      <w:textAlignment w:val="top"/>
    </w:pPr>
    <w:rPr>
      <w:rFonts w:ascii="Angsana New" w:hAnsi="Angsana New"/>
      <w:sz w:val="28"/>
    </w:rPr>
  </w:style>
  <w:style w:type="paragraph" w:customStyle="1" w:styleId="oa8">
    <w:name w:val="oa8"/>
    <w:basedOn w:val="Normal"/>
    <w:rsid w:val="00190EEB"/>
    <w:pPr>
      <w:pBdr>
        <w:top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ngsana New" w:hAnsi="Angsana New"/>
      <w:sz w:val="28"/>
    </w:rPr>
  </w:style>
  <w:style w:type="paragraph" w:customStyle="1" w:styleId="oa9">
    <w:name w:val="oa9"/>
    <w:basedOn w:val="Normal"/>
    <w:rsid w:val="00190EEB"/>
    <w:pPr>
      <w:spacing w:before="100" w:beforeAutospacing="1" w:after="100" w:afterAutospacing="1"/>
      <w:textAlignment w:val="top"/>
    </w:pPr>
    <w:rPr>
      <w:rFonts w:ascii="Angsana New" w:hAnsi="Angsana New"/>
      <w:sz w:val="28"/>
    </w:rPr>
  </w:style>
  <w:style w:type="paragraph" w:customStyle="1" w:styleId="oa10">
    <w:name w:val="oa10"/>
    <w:basedOn w:val="Normal"/>
    <w:rsid w:val="00190EE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ngsana New" w:hAnsi="Angsana New"/>
      <w:sz w:val="28"/>
    </w:rPr>
  </w:style>
  <w:style w:type="paragraph" w:customStyle="1" w:styleId="oa11">
    <w:name w:val="oa11"/>
    <w:basedOn w:val="Normal"/>
    <w:rsid w:val="00190EE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ngsana New" w:hAnsi="Angsana New"/>
      <w:sz w:val="28"/>
    </w:rPr>
  </w:style>
  <w:style w:type="paragraph" w:customStyle="1" w:styleId="oa12">
    <w:name w:val="oa12"/>
    <w:basedOn w:val="Normal"/>
    <w:rsid w:val="00190EE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ngsana New" w:hAnsi="Angsana New"/>
      <w:sz w:val="28"/>
    </w:rPr>
  </w:style>
  <w:style w:type="character" w:styleId="PageNumber">
    <w:name w:val="page number"/>
    <w:basedOn w:val="DefaultParagraphFont"/>
    <w:rsid w:val="00190EEB"/>
  </w:style>
  <w:style w:type="paragraph" w:customStyle="1" w:styleId="10">
    <w:name w:val="ไม่มีการเว้นระยะห่าง1"/>
    <w:qFormat/>
    <w:rsid w:val="00190EEB"/>
    <w:rPr>
      <w:sz w:val="22"/>
      <w:szCs w:val="28"/>
    </w:rPr>
  </w:style>
  <w:style w:type="character" w:customStyle="1" w:styleId="Heading2Char">
    <w:name w:val="Heading 2 Char"/>
    <w:link w:val="Heading2"/>
    <w:rsid w:val="00016349"/>
    <w:rPr>
      <w:rFonts w:ascii="Cordia New" w:eastAsia="Cordia New" w:hAnsi="Cordia New" w:cs="Angsana New"/>
      <w:b/>
      <w:bCs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5C277D"/>
    <w:rPr>
      <w:sz w:val="22"/>
      <w:szCs w:val="28"/>
    </w:rPr>
  </w:style>
  <w:style w:type="character" w:styleId="Strong">
    <w:name w:val="Strong"/>
    <w:qFormat/>
    <w:rsid w:val="001647DE"/>
    <w:rPr>
      <w:b/>
      <w:bCs/>
    </w:rPr>
  </w:style>
  <w:style w:type="character" w:customStyle="1" w:styleId="apple-converted-space">
    <w:name w:val="apple-converted-space"/>
    <w:basedOn w:val="DefaultParagraphFont"/>
    <w:rsid w:val="005F35BB"/>
  </w:style>
  <w:style w:type="character" w:customStyle="1" w:styleId="ListParagraphChar">
    <w:name w:val="List Paragraph Char"/>
    <w:link w:val="ListParagraph"/>
    <w:uiPriority w:val="34"/>
    <w:rsid w:val="00936526"/>
    <w:rPr>
      <w:rFonts w:ascii="Times New Roman" w:eastAsia="Times New Roman" w:hAnsi="Times New Roman"/>
      <w:sz w:val="24"/>
      <w:szCs w:val="28"/>
    </w:rPr>
  </w:style>
  <w:style w:type="character" w:customStyle="1" w:styleId="Heading1Char">
    <w:name w:val="Heading 1 Char"/>
    <w:link w:val="Heading1"/>
    <w:uiPriority w:val="9"/>
    <w:rsid w:val="00E031D7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customStyle="1" w:styleId="nowrap">
    <w:name w:val="nowrap"/>
    <w:basedOn w:val="DefaultParagraphFont"/>
    <w:rsid w:val="00E031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2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32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088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1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163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81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078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9633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139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5648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775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&#3649;&#3609;&#3623;&#3607;&#3634;&#3591;\&#3649;&#3609;&#3623;&#3607;&#3634;&#3591;%20&#3626;&#3626;&#3594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1D16DC-035D-49AA-A483-3D8DF407B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แนวทาง สสช</Template>
  <TotalTime>205</TotalTime>
  <Pages>3</Pages>
  <Words>974</Words>
  <Characters>5554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6515</CharactersWithSpaces>
  <SharedDoc>false</SharedDoc>
  <HLinks>
    <vt:vector size="18" baseType="variant">
      <vt:variant>
        <vt:i4>6291569</vt:i4>
      </vt:variant>
      <vt:variant>
        <vt:i4>6</vt:i4>
      </vt:variant>
      <vt:variant>
        <vt:i4>0</vt:i4>
      </vt:variant>
      <vt:variant>
        <vt:i4>5</vt:i4>
      </vt:variant>
      <vt:variant>
        <vt:lpwstr>http://www.rdic.cdd.go.th/</vt:lpwstr>
      </vt:variant>
      <vt:variant>
        <vt:lpwstr/>
      </vt:variant>
      <vt:variant>
        <vt:i4>6291569</vt:i4>
      </vt:variant>
      <vt:variant>
        <vt:i4>3</vt:i4>
      </vt:variant>
      <vt:variant>
        <vt:i4>0</vt:i4>
      </vt:variant>
      <vt:variant>
        <vt:i4>5</vt:i4>
      </vt:variant>
      <vt:variant>
        <vt:lpwstr>http://www.rdic.cdd.go.th/</vt:lpwstr>
      </vt:variant>
      <vt:variant>
        <vt:lpwstr/>
      </vt:variant>
      <vt:variant>
        <vt:i4>6291569</vt:i4>
      </vt:variant>
      <vt:variant>
        <vt:i4>0</vt:i4>
      </vt:variant>
      <vt:variant>
        <vt:i4>0</vt:i4>
      </vt:variant>
      <vt:variant>
        <vt:i4>5</vt:i4>
      </vt:variant>
      <vt:variant>
        <vt:lpwstr>http://www.rdic.cdd.go.th/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27</cp:revision>
  <cp:lastPrinted>2019-11-29T07:55:00Z</cp:lastPrinted>
  <dcterms:created xsi:type="dcterms:W3CDTF">2019-11-20T04:53:00Z</dcterms:created>
  <dcterms:modified xsi:type="dcterms:W3CDTF">2019-12-03T08:50:00Z</dcterms:modified>
</cp:coreProperties>
</file>